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F6F5C" w14:textId="01BFB461" w:rsidR="0093205B" w:rsidRDefault="00BF0B33" w:rsidP="00E9363F">
      <w:pPr>
        <w:pStyle w:val="Heading1"/>
        <w:spacing w:before="0"/>
      </w:pPr>
      <w:bookmarkStart w:id="0" w:name="_Toc67297986"/>
      <w:r w:rsidRPr="00BF0B33">
        <w:rPr>
          <w:rFonts w:eastAsia="Times New Roman"/>
        </w:rPr>
        <w:t>Cybersecurity Fundamentals</w:t>
      </w:r>
      <w:r w:rsidR="00442832" w:rsidRPr="00BF0B33">
        <w:rPr>
          <w:rFonts w:eastAsia="Times New Roman"/>
        </w:rPr>
        <w:t xml:space="preserve"> </w:t>
      </w:r>
      <w:bookmarkEnd w:id="0"/>
      <w:r w:rsidR="00BB7C75" w:rsidRPr="00BF0B33">
        <w:rPr>
          <w:rFonts w:eastAsia="Times New Roman"/>
        </w:rPr>
        <w:t>(</w:t>
      </w:r>
      <w:r w:rsidR="003014AA" w:rsidRPr="003014AA">
        <w:rPr>
          <w:rFonts w:eastAsia="Times New Roman"/>
        </w:rPr>
        <w:t>10302-I</w:t>
      </w:r>
      <w:r w:rsidR="00BB7C75" w:rsidRPr="00BF0B33">
        <w:rPr>
          <w:rFonts w:eastAsia="Times New Roman"/>
        </w:rPr>
        <w:t>)</w:t>
      </w:r>
      <w:r w:rsidR="0093205B" w:rsidRPr="0093205B">
        <w:t xml:space="preserve"> </w:t>
      </w:r>
    </w:p>
    <w:p w14:paraId="4C600420" w14:textId="77777777" w:rsidR="007F6BE6" w:rsidRDefault="007F6BE6" w:rsidP="007F6BE6">
      <w:pPr>
        <w:rPr>
          <w:rFonts w:ascii="Times New Roman" w:hAnsi="Times New Roman" w:cs="Times New Roman"/>
          <w:sz w:val="24"/>
          <w:szCs w:val="24"/>
        </w:rPr>
      </w:pPr>
    </w:p>
    <w:p w14:paraId="20003CE1" w14:textId="2AA9257A" w:rsidR="003014AA" w:rsidRPr="003014AA" w:rsidRDefault="003014AA" w:rsidP="003014AA">
      <w:pPr>
        <w:rPr>
          <w:rFonts w:ascii="Times New Roman" w:hAnsi="Times New Roman" w:cs="Times New Roman"/>
          <w:sz w:val="24"/>
          <w:szCs w:val="24"/>
        </w:rPr>
      </w:pPr>
      <w:r w:rsidRPr="003014AA">
        <w:rPr>
          <w:rFonts w:ascii="Times New Roman" w:hAnsi="Times New Roman" w:cs="Times New Roman"/>
          <w:b/>
          <w:bCs/>
          <w:sz w:val="24"/>
          <w:szCs w:val="24"/>
        </w:rPr>
        <w:t>Copyright:</w:t>
      </w:r>
      <w:r w:rsidRPr="003014AA">
        <w:rPr>
          <w:rFonts w:ascii="Times New Roman" w:hAnsi="Times New Roman" w:cs="Times New Roman"/>
          <w:sz w:val="24"/>
          <w:szCs w:val="24"/>
        </w:rPr>
        <w:t xml:space="preserve"> 202</w:t>
      </w:r>
      <w:r w:rsidR="0003081D">
        <w:rPr>
          <w:rFonts w:ascii="Times New Roman" w:hAnsi="Times New Roman" w:cs="Times New Roman"/>
          <w:sz w:val="24"/>
          <w:szCs w:val="24"/>
        </w:rPr>
        <w:t>6</w:t>
      </w:r>
    </w:p>
    <w:p w14:paraId="7328FE4A" w14:textId="667BABF8" w:rsidR="003014AA" w:rsidRPr="003014AA" w:rsidRDefault="003014AA" w:rsidP="003014AA">
      <w:pPr>
        <w:rPr>
          <w:rFonts w:ascii="Times New Roman" w:hAnsi="Times New Roman" w:cs="Times New Roman"/>
          <w:sz w:val="24"/>
          <w:szCs w:val="24"/>
        </w:rPr>
      </w:pPr>
      <w:r w:rsidRPr="003014AA">
        <w:rPr>
          <w:rFonts w:ascii="Times New Roman" w:hAnsi="Times New Roman" w:cs="Times New Roman"/>
          <w:b/>
          <w:bCs/>
          <w:sz w:val="24"/>
          <w:szCs w:val="24"/>
        </w:rPr>
        <w:t>Virginia Assignment Code:</w:t>
      </w:r>
      <w:r w:rsidRPr="003014AA">
        <w:rPr>
          <w:rFonts w:ascii="Times New Roman" w:hAnsi="Times New Roman" w:cs="Times New Roman"/>
          <w:sz w:val="24"/>
          <w:szCs w:val="24"/>
        </w:rPr>
        <w:t xml:space="preserve"> 6302</w:t>
      </w:r>
    </w:p>
    <w:p w14:paraId="37C1BD39" w14:textId="3188C1B3" w:rsidR="003014AA" w:rsidRPr="003014AA" w:rsidRDefault="003014AA" w:rsidP="003014AA">
      <w:pPr>
        <w:rPr>
          <w:rFonts w:ascii="Times New Roman" w:hAnsi="Times New Roman" w:cs="Times New Roman"/>
          <w:sz w:val="24"/>
          <w:szCs w:val="24"/>
        </w:rPr>
      </w:pPr>
      <w:r w:rsidRPr="003014AA">
        <w:rPr>
          <w:rFonts w:ascii="Times New Roman" w:hAnsi="Times New Roman" w:cs="Times New Roman"/>
          <w:b/>
          <w:bCs/>
          <w:sz w:val="24"/>
          <w:szCs w:val="24"/>
        </w:rPr>
        <w:t>Suggested Grade Level:</w:t>
      </w:r>
      <w:r w:rsidRPr="003014AA">
        <w:rPr>
          <w:rFonts w:ascii="Times New Roman" w:hAnsi="Times New Roman" w:cs="Times New Roman"/>
          <w:sz w:val="24"/>
          <w:szCs w:val="24"/>
        </w:rPr>
        <w:t xml:space="preserve"> 9, 10, 11, 12</w:t>
      </w:r>
    </w:p>
    <w:p w14:paraId="723D1BD4" w14:textId="4296E2D4" w:rsidR="003014AA" w:rsidRPr="003014AA" w:rsidRDefault="003014AA" w:rsidP="003014AA">
      <w:pPr>
        <w:rPr>
          <w:rFonts w:ascii="Times New Roman" w:hAnsi="Times New Roman" w:cs="Times New Roman"/>
          <w:sz w:val="24"/>
          <w:szCs w:val="24"/>
        </w:rPr>
      </w:pPr>
      <w:r w:rsidRPr="003014AA">
        <w:rPr>
          <w:rFonts w:ascii="Times New Roman" w:hAnsi="Times New Roman" w:cs="Times New Roman"/>
          <w:b/>
          <w:bCs/>
          <w:sz w:val="24"/>
          <w:szCs w:val="24"/>
        </w:rPr>
        <w:t>Duration:</w:t>
      </w:r>
      <w:r w:rsidRPr="003014AA">
        <w:rPr>
          <w:rFonts w:ascii="Times New Roman" w:hAnsi="Times New Roman" w:cs="Times New Roman"/>
          <w:sz w:val="24"/>
          <w:szCs w:val="24"/>
        </w:rPr>
        <w:t xml:space="preserve"> 36 weeks</w:t>
      </w:r>
    </w:p>
    <w:p w14:paraId="131B5E8C" w14:textId="7940B619" w:rsidR="003014AA" w:rsidRPr="003014AA" w:rsidRDefault="003014AA" w:rsidP="003014AA">
      <w:pPr>
        <w:rPr>
          <w:rFonts w:ascii="Times New Roman" w:hAnsi="Times New Roman" w:cs="Times New Roman"/>
          <w:sz w:val="24"/>
          <w:szCs w:val="24"/>
        </w:rPr>
      </w:pPr>
      <w:r w:rsidRPr="003014AA">
        <w:rPr>
          <w:rFonts w:ascii="Times New Roman" w:hAnsi="Times New Roman" w:cs="Times New Roman"/>
          <w:b/>
          <w:bCs/>
          <w:sz w:val="24"/>
          <w:szCs w:val="24"/>
        </w:rPr>
        <w:t>Hours:</w:t>
      </w:r>
      <w:r w:rsidRPr="003014AA">
        <w:rPr>
          <w:rFonts w:ascii="Times New Roman" w:hAnsi="Times New Roman" w:cs="Times New Roman"/>
          <w:sz w:val="24"/>
          <w:szCs w:val="24"/>
        </w:rPr>
        <w:t xml:space="preserve"> 140</w:t>
      </w:r>
    </w:p>
    <w:p w14:paraId="4B99E999" w14:textId="5FA5DDF4" w:rsidR="003014AA" w:rsidRPr="003014AA" w:rsidRDefault="003014AA" w:rsidP="003014AA">
      <w:pPr>
        <w:rPr>
          <w:rFonts w:ascii="Times New Roman" w:hAnsi="Times New Roman" w:cs="Times New Roman"/>
          <w:sz w:val="24"/>
          <w:szCs w:val="24"/>
        </w:rPr>
      </w:pPr>
      <w:r w:rsidRPr="003014AA">
        <w:rPr>
          <w:rFonts w:ascii="Times New Roman" w:hAnsi="Times New Roman" w:cs="Times New Roman"/>
          <w:b/>
          <w:bCs/>
          <w:sz w:val="24"/>
          <w:szCs w:val="24"/>
        </w:rPr>
        <w:t>Credits:</w:t>
      </w:r>
      <w:r w:rsidRPr="003014AA">
        <w:rPr>
          <w:rFonts w:ascii="Times New Roman" w:hAnsi="Times New Roman" w:cs="Times New Roman"/>
          <w:sz w:val="24"/>
          <w:szCs w:val="24"/>
        </w:rPr>
        <w:t xml:space="preserve"> 1</w:t>
      </w:r>
    </w:p>
    <w:p w14:paraId="19A02720" w14:textId="0B127F2F" w:rsidR="003014AA" w:rsidRPr="003014AA" w:rsidRDefault="003014AA" w:rsidP="003014AA">
      <w:pPr>
        <w:rPr>
          <w:rFonts w:ascii="Times New Roman" w:hAnsi="Times New Roman" w:cs="Times New Roman"/>
          <w:sz w:val="24"/>
          <w:szCs w:val="24"/>
        </w:rPr>
      </w:pPr>
      <w:r w:rsidRPr="003014AA">
        <w:rPr>
          <w:rFonts w:ascii="Times New Roman" w:hAnsi="Times New Roman" w:cs="Times New Roman"/>
          <w:b/>
          <w:bCs/>
          <w:sz w:val="24"/>
          <w:szCs w:val="24"/>
        </w:rPr>
        <w:t>Prerequisites:</w:t>
      </w:r>
      <w:r w:rsidRPr="003014AA">
        <w:rPr>
          <w:rFonts w:ascii="Times New Roman" w:hAnsi="Times New Roman" w:cs="Times New Roman"/>
          <w:sz w:val="24"/>
          <w:szCs w:val="24"/>
        </w:rPr>
        <w:t xml:space="preserve"> None</w:t>
      </w:r>
    </w:p>
    <w:p w14:paraId="0089F9B2" w14:textId="7C98C034" w:rsidR="003014AA" w:rsidRPr="003014AA" w:rsidRDefault="003014AA" w:rsidP="003014AA">
      <w:pPr>
        <w:rPr>
          <w:rFonts w:ascii="Times New Roman" w:hAnsi="Times New Roman" w:cs="Times New Roman"/>
          <w:sz w:val="24"/>
          <w:szCs w:val="24"/>
        </w:rPr>
      </w:pPr>
      <w:r w:rsidRPr="003014AA">
        <w:rPr>
          <w:rFonts w:ascii="Times New Roman" w:hAnsi="Times New Roman" w:cs="Times New Roman"/>
          <w:b/>
          <w:bCs/>
          <w:sz w:val="24"/>
          <w:szCs w:val="24"/>
        </w:rPr>
        <w:t>CTSO:</w:t>
      </w:r>
      <w:r w:rsidRPr="003014AA">
        <w:rPr>
          <w:rFonts w:ascii="Times New Roman" w:hAnsi="Times New Roman" w:cs="Times New Roman"/>
          <w:sz w:val="24"/>
          <w:szCs w:val="24"/>
        </w:rPr>
        <w:t xml:space="preserve"> FBLA</w:t>
      </w:r>
    </w:p>
    <w:p w14:paraId="601FFF61" w14:textId="352F8F49" w:rsidR="003014AA" w:rsidRPr="003014AA" w:rsidRDefault="003014AA" w:rsidP="003014AA">
      <w:pPr>
        <w:rPr>
          <w:rFonts w:ascii="Times New Roman" w:hAnsi="Times New Roman" w:cs="Times New Roman"/>
          <w:b/>
          <w:bCs/>
          <w:sz w:val="24"/>
          <w:szCs w:val="24"/>
        </w:rPr>
      </w:pPr>
      <w:r w:rsidRPr="003014AA">
        <w:rPr>
          <w:rFonts w:ascii="Times New Roman" w:hAnsi="Times New Roman" w:cs="Times New Roman"/>
          <w:b/>
          <w:bCs/>
          <w:sz w:val="24"/>
          <w:szCs w:val="24"/>
        </w:rPr>
        <w:t>Course Description:</w:t>
      </w:r>
    </w:p>
    <w:p w14:paraId="61AED58D" w14:textId="6ADC3FBB" w:rsidR="003014AA" w:rsidRPr="003014AA" w:rsidRDefault="003014AA" w:rsidP="003014AA">
      <w:pPr>
        <w:rPr>
          <w:rFonts w:ascii="Times New Roman" w:hAnsi="Times New Roman" w:cs="Times New Roman"/>
          <w:sz w:val="24"/>
          <w:szCs w:val="24"/>
        </w:rPr>
      </w:pPr>
      <w:r w:rsidRPr="003014AA">
        <w:rPr>
          <w:rFonts w:ascii="Times New Roman" w:hAnsi="Times New Roman" w:cs="Times New Roman"/>
          <w:sz w:val="24"/>
          <w:szCs w:val="24"/>
        </w:rPr>
        <w:t xml:space="preserve">Cybersecurity affects every individual, organization, and nation. This course focuses on the evolving and pervasive technological environment with an emphasis on securing personal, organizational, and national information. Students will be introduced to the principles of cybersecurity, explore emerging technologies, examine threats and protective measures, and investigate the diverse high-skill, high-wage, and high-demand career opportunities in the field of cybersecurity. Exciting opportunities will be presented to use interactive current resources in the study of cybersecurity such as Virginia Cyber Range, Virginia Space Grant Consortium, and Cyber.Org. Students will have the opportunity to prepare for success on related industry certifications aligned to the course content. Contextual instruction and student participation in co-curricular career and technical student organization (CTSO) activities will develop leadership, interpersonal, and career skills. High-quality </w:t>
      </w:r>
      <w:r w:rsidR="00DC4C5A">
        <w:rPr>
          <w:rFonts w:ascii="Times New Roman" w:hAnsi="Times New Roman" w:cs="Times New Roman"/>
          <w:sz w:val="24"/>
          <w:szCs w:val="24"/>
        </w:rPr>
        <w:t>W</w:t>
      </w:r>
      <w:r w:rsidRPr="003014AA">
        <w:rPr>
          <w:rFonts w:ascii="Times New Roman" w:hAnsi="Times New Roman" w:cs="Times New Roman"/>
          <w:sz w:val="24"/>
          <w:szCs w:val="24"/>
        </w:rPr>
        <w:t xml:space="preserve">ork-based </w:t>
      </w:r>
      <w:r w:rsidR="00DC4C5A">
        <w:rPr>
          <w:rFonts w:ascii="Times New Roman" w:hAnsi="Times New Roman" w:cs="Times New Roman"/>
          <w:sz w:val="24"/>
          <w:szCs w:val="24"/>
        </w:rPr>
        <w:t>L</w:t>
      </w:r>
      <w:r w:rsidRPr="003014AA">
        <w:rPr>
          <w:rFonts w:ascii="Times New Roman" w:hAnsi="Times New Roman" w:cs="Times New Roman"/>
          <w:sz w:val="24"/>
          <w:szCs w:val="24"/>
        </w:rPr>
        <w:t>earning (HQWBL) will provide experiential learning opportunities related to students' career goals and/or interests, integrated with instruction, and performed in partnership with local businesses and organizations.</w:t>
      </w:r>
    </w:p>
    <w:p w14:paraId="3AF1A97E" w14:textId="0E9E5675" w:rsidR="003014AA" w:rsidRDefault="003014AA" w:rsidP="003014AA">
      <w:pPr>
        <w:rPr>
          <w:rFonts w:ascii="Times New Roman" w:hAnsi="Times New Roman" w:cs="Times New Roman"/>
          <w:sz w:val="24"/>
          <w:szCs w:val="24"/>
        </w:rPr>
      </w:pPr>
      <w:r w:rsidRPr="003014AA">
        <w:rPr>
          <w:rFonts w:ascii="Times New Roman" w:hAnsi="Times New Roman" w:cs="Times New Roman"/>
          <w:sz w:val="24"/>
          <w:szCs w:val="24"/>
        </w:rPr>
        <w:t>Credentials, Course Sequences, and Career Clusters/Pathways can be found here</w:t>
      </w:r>
      <w:r>
        <w:rPr>
          <w:rFonts w:ascii="Times New Roman" w:hAnsi="Times New Roman" w:cs="Times New Roman"/>
          <w:sz w:val="24"/>
          <w:szCs w:val="24"/>
        </w:rPr>
        <w:br/>
      </w:r>
      <w:hyperlink r:id="rId8" w:history="1">
        <w:r w:rsidRPr="00A20FBF">
          <w:rPr>
            <w:rStyle w:val="Hyperlink"/>
            <w:rFonts w:ascii="Times New Roman" w:hAnsi="Times New Roman" w:cs="Times New Roman"/>
            <w:sz w:val="24"/>
            <w:szCs w:val="24"/>
          </w:rPr>
          <w:t>https://www.cteresource.org/career-clusters/information-technology/cybersecurity-fundamentals/</w:t>
        </w:r>
      </w:hyperlink>
    </w:p>
    <w:p w14:paraId="3473AAB6" w14:textId="7FA99588" w:rsidR="007562B0" w:rsidRDefault="007562B0">
      <w:pPr>
        <w:rPr>
          <w:rFonts w:ascii="Times New Roman" w:hAnsi="Times New Roman" w:cs="Times New Roman"/>
          <w:sz w:val="24"/>
          <w:szCs w:val="24"/>
        </w:rPr>
      </w:pPr>
      <w:r>
        <w:rPr>
          <w:rFonts w:ascii="Times New Roman" w:hAnsi="Times New Roman" w:cs="Times New Roman"/>
          <w:sz w:val="24"/>
          <w:szCs w:val="24"/>
        </w:rPr>
        <w:br w:type="page"/>
      </w:r>
    </w:p>
    <w:p w14:paraId="27DA8156" w14:textId="77777777" w:rsidR="003014AA" w:rsidRPr="003014AA" w:rsidRDefault="003014AA" w:rsidP="003014AA">
      <w:pPr>
        <w:rPr>
          <w:rFonts w:ascii="Times New Roman" w:hAnsi="Times New Roman" w:cs="Times New Roman"/>
          <w:sz w:val="24"/>
          <w:szCs w:val="24"/>
        </w:rPr>
      </w:pPr>
    </w:p>
    <w:tbl>
      <w:tblPr>
        <w:tblStyle w:val="TableGrid"/>
        <w:tblW w:w="4999" w:type="pct"/>
        <w:tblCellMar>
          <w:left w:w="115" w:type="dxa"/>
          <w:right w:w="115" w:type="dxa"/>
        </w:tblCellMar>
        <w:tblLook w:val="04A0" w:firstRow="1" w:lastRow="0" w:firstColumn="1" w:lastColumn="0" w:noHBand="0" w:noVBand="1"/>
      </w:tblPr>
      <w:tblGrid>
        <w:gridCol w:w="590"/>
        <w:gridCol w:w="2591"/>
        <w:gridCol w:w="4991"/>
        <w:gridCol w:w="3110"/>
        <w:gridCol w:w="3105"/>
      </w:tblGrid>
      <w:tr w:rsidR="00BE3529" w:rsidRPr="00002A35" w14:paraId="222C0B96" w14:textId="525ABD42" w:rsidTr="00BE3529">
        <w:trPr>
          <w:trHeight w:val="37"/>
          <w:tblHeader/>
        </w:trPr>
        <w:tc>
          <w:tcPr>
            <w:tcW w:w="205" w:type="pct"/>
            <w:tcBorders>
              <w:bottom w:val="single" w:sz="4" w:space="0" w:color="auto"/>
            </w:tcBorders>
            <w:shd w:val="clear" w:color="auto" w:fill="000000" w:themeFill="text1"/>
          </w:tcPr>
          <w:p w14:paraId="1E23C024" w14:textId="77777777" w:rsidR="00BE3529" w:rsidRPr="00002A35" w:rsidRDefault="00BE3529" w:rsidP="00BE3529">
            <w:pPr>
              <w:rPr>
                <w:rFonts w:ascii="Times New Roman" w:eastAsia="Times New Roman" w:hAnsi="Times New Roman" w:cs="Times New Roman"/>
                <w:b/>
                <w:bCs/>
                <w:color w:val="FFFFFF" w:themeColor="background1"/>
                <w:sz w:val="24"/>
                <w:szCs w:val="24"/>
              </w:rPr>
            </w:pPr>
          </w:p>
        </w:tc>
        <w:tc>
          <w:tcPr>
            <w:tcW w:w="975" w:type="pct"/>
            <w:tcBorders>
              <w:bottom w:val="single" w:sz="4" w:space="0" w:color="auto"/>
            </w:tcBorders>
            <w:shd w:val="clear" w:color="auto" w:fill="000000" w:themeFill="text1"/>
            <w:tcMar>
              <w:top w:w="43" w:type="dxa"/>
              <w:left w:w="115" w:type="dxa"/>
              <w:bottom w:w="43" w:type="dxa"/>
              <w:right w:w="115" w:type="dxa"/>
            </w:tcMar>
          </w:tcPr>
          <w:p w14:paraId="1A8B0DA1" w14:textId="0034E9BD" w:rsidR="00BE3529" w:rsidRPr="00002A35" w:rsidRDefault="00BE3529" w:rsidP="00BE3529">
            <w:pPr>
              <w:rPr>
                <w:rFonts w:ascii="Times New Roman" w:eastAsia="Times New Roman" w:hAnsi="Times New Roman" w:cs="Times New Roman"/>
                <w:b/>
                <w:bCs/>
                <w:color w:val="FFFFFF" w:themeColor="background1"/>
                <w:sz w:val="24"/>
                <w:szCs w:val="24"/>
              </w:rPr>
            </w:pPr>
            <w:r w:rsidRPr="00002A35">
              <w:rPr>
                <w:rFonts w:ascii="Times New Roman" w:eastAsia="Times New Roman" w:hAnsi="Times New Roman" w:cs="Times New Roman"/>
                <w:b/>
                <w:bCs/>
                <w:color w:val="FFFFFF" w:themeColor="background1"/>
                <w:sz w:val="24"/>
                <w:szCs w:val="24"/>
              </w:rPr>
              <w:t>Task</w:t>
            </w:r>
            <w:r>
              <w:rPr>
                <w:rFonts w:ascii="Times New Roman" w:eastAsia="Times New Roman" w:hAnsi="Times New Roman" w:cs="Times New Roman"/>
                <w:b/>
                <w:bCs/>
                <w:color w:val="FFFFFF" w:themeColor="background1"/>
                <w:sz w:val="24"/>
                <w:szCs w:val="24"/>
              </w:rPr>
              <w:t>/Competency</w:t>
            </w:r>
          </w:p>
        </w:tc>
        <w:tc>
          <w:tcPr>
            <w:tcW w:w="1512" w:type="pct"/>
            <w:tcBorders>
              <w:bottom w:val="single" w:sz="4" w:space="0" w:color="auto"/>
            </w:tcBorders>
            <w:shd w:val="clear" w:color="auto" w:fill="000000" w:themeFill="text1"/>
          </w:tcPr>
          <w:p w14:paraId="63969055" w14:textId="2EE3E6EA" w:rsidR="00BE3529" w:rsidRPr="00002A35" w:rsidRDefault="00BE3529" w:rsidP="00BE3529">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Definition</w:t>
            </w:r>
          </w:p>
        </w:tc>
        <w:tc>
          <w:tcPr>
            <w:tcW w:w="1155" w:type="pct"/>
            <w:shd w:val="clear" w:color="auto" w:fill="000000" w:themeFill="text1"/>
          </w:tcPr>
          <w:p w14:paraId="0AF607D3" w14:textId="03FB4BA4" w:rsidR="00BE3529" w:rsidRDefault="00BE3529" w:rsidP="00BE3529">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FBLA Events</w:t>
            </w:r>
          </w:p>
        </w:tc>
        <w:tc>
          <w:tcPr>
            <w:tcW w:w="1153" w:type="pct"/>
            <w:shd w:val="clear" w:color="auto" w:fill="000000" w:themeFill="text1"/>
          </w:tcPr>
          <w:p w14:paraId="7E1B5D99" w14:textId="5AD768AA" w:rsidR="00BE3529" w:rsidRPr="009F4A08" w:rsidRDefault="00BE3529" w:rsidP="00BE3529">
            <w:pPr>
              <w:spacing w:before="100" w:beforeAutospacing="1" w:after="100" w:afterAutospacing="1"/>
              <w:rPr>
                <w:rFonts w:ascii="Times New Roman" w:eastAsia="Times New Roman" w:hAnsi="Times New Roman" w:cs="Times New Roman"/>
                <w:b/>
                <w:bCs/>
                <w:color w:val="FFFFFF" w:themeColor="background1"/>
                <w:sz w:val="24"/>
                <w:szCs w:val="24"/>
              </w:rPr>
            </w:pPr>
            <w:r w:rsidRPr="009F4A08">
              <w:rPr>
                <w:rFonts w:ascii="Times New Roman" w:eastAsia="Times New Roman" w:hAnsi="Times New Roman" w:cs="Times New Roman"/>
                <w:b/>
                <w:bCs/>
                <w:color w:val="FFFFFF" w:themeColor="background1"/>
                <w:sz w:val="24"/>
                <w:szCs w:val="24"/>
              </w:rPr>
              <w:t>Standards of Learning</w:t>
            </w:r>
          </w:p>
        </w:tc>
      </w:tr>
      <w:tr w:rsidR="0003081D" w:rsidRPr="0093205B" w14:paraId="236154F8" w14:textId="77777777" w:rsidTr="0003081D">
        <w:tc>
          <w:tcPr>
            <w:tcW w:w="205" w:type="pct"/>
            <w:shd w:val="clear" w:color="auto" w:fill="A2A2A2"/>
          </w:tcPr>
          <w:p w14:paraId="19CF8BE7" w14:textId="7777777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975" w:type="pct"/>
            <w:shd w:val="clear" w:color="auto" w:fill="A2A2A2"/>
            <w:tcMar>
              <w:top w:w="43" w:type="dxa"/>
              <w:left w:w="115" w:type="dxa"/>
              <w:bottom w:w="43" w:type="dxa"/>
              <w:right w:w="115" w:type="dxa"/>
            </w:tcMar>
          </w:tcPr>
          <w:p w14:paraId="4A36CC7F" w14:textId="312DE8D3"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bookmarkStart w:id="1" w:name="_Toc67297988"/>
            <w:r w:rsidRPr="000755D8">
              <w:rPr>
                <w:rFonts w:ascii="Times New Roman" w:hAnsi="Times New Roman" w:cs="Times New Roman"/>
                <w:b/>
                <w:bCs/>
                <w:sz w:val="28"/>
                <w:szCs w:val="28"/>
              </w:rPr>
              <w:t>Demonstrating Personal Qualities and Abilities</w:t>
            </w:r>
            <w:bookmarkEnd w:id="1"/>
          </w:p>
        </w:tc>
        <w:tc>
          <w:tcPr>
            <w:tcW w:w="1512" w:type="pct"/>
            <w:shd w:val="clear" w:color="auto" w:fill="A2A2A2"/>
          </w:tcPr>
          <w:p w14:paraId="33500B17" w14:textId="7777777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1155" w:type="pct"/>
            <w:shd w:val="clear" w:color="auto" w:fill="A2A2A2"/>
          </w:tcPr>
          <w:p w14:paraId="20C63ADD"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shd w:val="clear" w:color="auto" w:fill="A2A2A2"/>
          </w:tcPr>
          <w:p w14:paraId="6FCCEB07"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5D264F9B" w14:textId="77777777" w:rsidTr="0003081D">
        <w:tc>
          <w:tcPr>
            <w:tcW w:w="205" w:type="pct"/>
          </w:tcPr>
          <w:p w14:paraId="4A9A6BA5" w14:textId="4949C6C9"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w:t>
            </w:r>
          </w:p>
        </w:tc>
        <w:tc>
          <w:tcPr>
            <w:tcW w:w="975" w:type="pct"/>
            <w:tcMar>
              <w:top w:w="43" w:type="dxa"/>
              <w:left w:w="115" w:type="dxa"/>
              <w:bottom w:w="43" w:type="dxa"/>
              <w:right w:w="115" w:type="dxa"/>
            </w:tcMar>
          </w:tcPr>
          <w:p w14:paraId="21207900" w14:textId="2E5BE895"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creativity and innovation.</w:t>
            </w:r>
          </w:p>
        </w:tc>
        <w:tc>
          <w:tcPr>
            <w:tcW w:w="1512" w:type="pct"/>
          </w:tcPr>
          <w:p w14:paraId="16F6749F"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07E4BF19" w14:textId="77777777" w:rsidR="0003081D" w:rsidRPr="00ED3052" w:rsidRDefault="0003081D" w:rsidP="0003081D">
            <w:pPr>
              <w:numPr>
                <w:ilvl w:val="0"/>
                <w:numId w:val="8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6D83D28F" w14:textId="77777777" w:rsidR="0003081D" w:rsidRPr="00ED3052" w:rsidRDefault="0003081D" w:rsidP="0003081D">
            <w:pPr>
              <w:numPr>
                <w:ilvl w:val="0"/>
                <w:numId w:val="8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7531A5CB" w14:textId="77777777" w:rsidR="0003081D" w:rsidRPr="00ED3052" w:rsidRDefault="0003081D" w:rsidP="0003081D">
            <w:pPr>
              <w:numPr>
                <w:ilvl w:val="0"/>
                <w:numId w:val="8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0CB241AE" w14:textId="77777777" w:rsidR="0003081D" w:rsidRPr="00ED3052" w:rsidRDefault="0003081D" w:rsidP="0003081D">
            <w:pPr>
              <w:numPr>
                <w:ilvl w:val="0"/>
                <w:numId w:val="8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75CEC997" w14:textId="7777777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1155" w:type="pct"/>
          </w:tcPr>
          <w:p w14:paraId="1918A8D5"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2D8E571A" w14:textId="77777777" w:rsidR="0003081D" w:rsidRPr="009C4A1C" w:rsidRDefault="0003081D" w:rsidP="0003081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10.C,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11.C,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12.C, 12.DSR,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12.W, 12.R</w:t>
            </w:r>
          </w:p>
          <w:p w14:paraId="48B03E56" w14:textId="77777777" w:rsidR="0003081D" w:rsidRDefault="0003081D" w:rsidP="0003081D">
            <w:pPr>
              <w:rPr>
                <w:rFonts w:ascii="Times New Roman" w:eastAsia="Times New Roman" w:hAnsi="Times New Roman" w:cs="Times New Roman"/>
                <w:sz w:val="24"/>
                <w:szCs w:val="24"/>
              </w:rPr>
            </w:pPr>
          </w:p>
          <w:p w14:paraId="2C54446E" w14:textId="77777777" w:rsidR="0003081D" w:rsidRPr="009C4A1C" w:rsidRDefault="0003081D" w:rsidP="0003081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7D20BF9" w14:textId="77777777" w:rsidR="0003081D" w:rsidRDefault="0003081D" w:rsidP="0003081D">
            <w:pPr>
              <w:rPr>
                <w:rFonts w:ascii="Times New Roman" w:eastAsia="Times New Roman" w:hAnsi="Times New Roman" w:cs="Times New Roman"/>
                <w:sz w:val="24"/>
                <w:szCs w:val="24"/>
              </w:rPr>
            </w:pPr>
          </w:p>
          <w:p w14:paraId="10222B66" w14:textId="77777777" w:rsidR="0003081D" w:rsidRDefault="0003081D" w:rsidP="0003081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A.9, AFDA.3, AFDA.4, AFDA.5, AFDA.6, AFDA.7, AFDA.8, AII.9, COM.1, COM.3, COM.4, COM.5, COM.8, DM.7, DM.1*, DM.10, DM.2*, DM.3*, PS.3*, PS.4*, PS.7*, PS.9*, PS.10*</w:t>
            </w:r>
          </w:p>
          <w:p w14:paraId="6211BA56" w14:textId="09E796AA"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r>
      <w:tr w:rsidR="0003081D" w:rsidRPr="0093205B" w14:paraId="6E99CDBB" w14:textId="77777777" w:rsidTr="0003081D">
        <w:tc>
          <w:tcPr>
            <w:tcW w:w="205" w:type="pct"/>
          </w:tcPr>
          <w:p w14:paraId="16E42F1B" w14:textId="148BAA7D"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w:t>
            </w:r>
          </w:p>
        </w:tc>
        <w:tc>
          <w:tcPr>
            <w:tcW w:w="975" w:type="pct"/>
            <w:tcMar>
              <w:top w:w="43" w:type="dxa"/>
              <w:left w:w="115" w:type="dxa"/>
              <w:bottom w:w="43" w:type="dxa"/>
              <w:right w:w="115" w:type="dxa"/>
            </w:tcMar>
          </w:tcPr>
          <w:p w14:paraId="4AEFD7AE" w14:textId="4D182FC3"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critical thinking and problem solving.</w:t>
            </w:r>
          </w:p>
        </w:tc>
        <w:tc>
          <w:tcPr>
            <w:tcW w:w="1512" w:type="pct"/>
          </w:tcPr>
          <w:p w14:paraId="33ED2814"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C2751BF" w14:textId="77777777" w:rsidR="0003081D" w:rsidRPr="00ED3052" w:rsidRDefault="0003081D" w:rsidP="0003081D">
            <w:pPr>
              <w:numPr>
                <w:ilvl w:val="0"/>
                <w:numId w:val="8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7B77D4FD" w14:textId="77777777" w:rsidR="0003081D" w:rsidRPr="00ED3052" w:rsidRDefault="0003081D" w:rsidP="0003081D">
            <w:pPr>
              <w:numPr>
                <w:ilvl w:val="0"/>
                <w:numId w:val="8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7BE2EEFD" w14:textId="77777777" w:rsidR="0003081D" w:rsidRDefault="0003081D" w:rsidP="0003081D">
            <w:pPr>
              <w:numPr>
                <w:ilvl w:val="0"/>
                <w:numId w:val="8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6E3202E1" w14:textId="36CD4528" w:rsidR="0003081D" w:rsidRPr="0003081D" w:rsidRDefault="0003081D" w:rsidP="0003081D">
            <w:pPr>
              <w:numPr>
                <w:ilvl w:val="0"/>
                <w:numId w:val="83"/>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implementing effective courses of action.</w:t>
            </w:r>
          </w:p>
        </w:tc>
        <w:tc>
          <w:tcPr>
            <w:tcW w:w="1155" w:type="pct"/>
          </w:tcPr>
          <w:p w14:paraId="0FA55552"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6E9FFC18" w14:textId="77777777" w:rsidR="0003081D" w:rsidRDefault="0003081D" w:rsidP="0003081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10.C,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11.C,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12.C, 12.DSR,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12.W, 12.R</w:t>
            </w:r>
          </w:p>
          <w:p w14:paraId="0A971B2F" w14:textId="77777777" w:rsidR="0003081D" w:rsidRPr="009C4A1C" w:rsidRDefault="0003081D" w:rsidP="0003081D">
            <w:pPr>
              <w:rPr>
                <w:rFonts w:ascii="Times New Roman" w:eastAsia="Times New Roman" w:hAnsi="Times New Roman" w:cs="Times New Roman"/>
                <w:sz w:val="24"/>
                <w:szCs w:val="24"/>
              </w:rPr>
            </w:pPr>
          </w:p>
          <w:p w14:paraId="61FA944B" w14:textId="77777777" w:rsidR="0003081D" w:rsidRPr="009C4A1C" w:rsidRDefault="0003081D" w:rsidP="0003081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517E041" w14:textId="77777777" w:rsidR="0003081D" w:rsidRDefault="0003081D" w:rsidP="0003081D">
            <w:pPr>
              <w:rPr>
                <w:rFonts w:ascii="Times New Roman" w:eastAsia="Times New Roman" w:hAnsi="Times New Roman" w:cs="Times New Roman"/>
                <w:sz w:val="24"/>
                <w:szCs w:val="24"/>
              </w:rPr>
            </w:pPr>
          </w:p>
          <w:p w14:paraId="600303BD" w14:textId="77777777" w:rsidR="0003081D" w:rsidRDefault="0003081D" w:rsidP="0003081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G.1, G.13, G.14, AFDA.3, AFDA.5, AFDA.8, AII.9, AII.10, AII.11, COM.1, COM.3, COM.4, COM.5, COM.8, DM.4, DM.7, DM.1*, DM.2*, DM.3*, DM.9*, PS.9*, PS.10*</w:t>
            </w:r>
          </w:p>
          <w:p w14:paraId="6EB3599A" w14:textId="77777777" w:rsidR="0003081D" w:rsidRPr="009C4A1C" w:rsidRDefault="0003081D" w:rsidP="0003081D">
            <w:pPr>
              <w:rPr>
                <w:rFonts w:ascii="Times New Roman" w:eastAsia="Times New Roman" w:hAnsi="Times New Roman" w:cs="Times New Roman"/>
                <w:sz w:val="24"/>
                <w:szCs w:val="24"/>
              </w:rPr>
            </w:pPr>
          </w:p>
          <w:p w14:paraId="54C6EDB3" w14:textId="71815105"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r>
      <w:tr w:rsidR="0003081D" w:rsidRPr="0093205B" w14:paraId="6EC51FA0" w14:textId="77777777" w:rsidTr="0003081D">
        <w:tc>
          <w:tcPr>
            <w:tcW w:w="205" w:type="pct"/>
          </w:tcPr>
          <w:p w14:paraId="744F15CA" w14:textId="090E1233"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3</w:t>
            </w:r>
          </w:p>
        </w:tc>
        <w:tc>
          <w:tcPr>
            <w:tcW w:w="975" w:type="pct"/>
            <w:tcMar>
              <w:top w:w="43" w:type="dxa"/>
              <w:left w:w="115" w:type="dxa"/>
              <w:bottom w:w="43" w:type="dxa"/>
              <w:right w:w="115" w:type="dxa"/>
            </w:tcMar>
          </w:tcPr>
          <w:p w14:paraId="1903E11E" w14:textId="7BDCD8DC"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initiative and self-direction.</w:t>
            </w:r>
          </w:p>
        </w:tc>
        <w:tc>
          <w:tcPr>
            <w:tcW w:w="1512" w:type="pct"/>
          </w:tcPr>
          <w:p w14:paraId="627861D0"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F4D4600" w14:textId="77777777" w:rsidR="0003081D" w:rsidRPr="00ED3052" w:rsidRDefault="0003081D" w:rsidP="0003081D">
            <w:pPr>
              <w:numPr>
                <w:ilvl w:val="0"/>
                <w:numId w:val="8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128334E3" w14:textId="77777777" w:rsidR="0003081D" w:rsidRPr="00ED3052" w:rsidRDefault="0003081D" w:rsidP="0003081D">
            <w:pPr>
              <w:numPr>
                <w:ilvl w:val="0"/>
                <w:numId w:val="8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00098E19" w14:textId="77777777" w:rsidR="0003081D" w:rsidRDefault="0003081D" w:rsidP="0003081D">
            <w:pPr>
              <w:numPr>
                <w:ilvl w:val="0"/>
                <w:numId w:val="8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44E003C1" w14:textId="26720A80" w:rsidR="0003081D" w:rsidRPr="0003081D" w:rsidRDefault="0003081D" w:rsidP="0003081D">
            <w:pPr>
              <w:numPr>
                <w:ilvl w:val="0"/>
                <w:numId w:val="84"/>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applying solutions.</w:t>
            </w:r>
          </w:p>
        </w:tc>
        <w:tc>
          <w:tcPr>
            <w:tcW w:w="1155" w:type="pct"/>
          </w:tcPr>
          <w:p w14:paraId="60FCE45E"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4AA75780" w14:textId="77777777" w:rsidR="0003081D" w:rsidRDefault="0003081D" w:rsidP="0003081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10.C,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11.C,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11.W</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11.R</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12.C, 12.DSR,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12.W, 12.R</w:t>
            </w:r>
          </w:p>
          <w:p w14:paraId="10D49DDF" w14:textId="77777777" w:rsidR="0003081D" w:rsidRPr="009C4A1C" w:rsidRDefault="0003081D" w:rsidP="0003081D">
            <w:pPr>
              <w:rPr>
                <w:rFonts w:ascii="Times New Roman" w:eastAsia="Times New Roman" w:hAnsi="Times New Roman" w:cs="Times New Roman"/>
                <w:sz w:val="24"/>
                <w:szCs w:val="24"/>
              </w:rPr>
            </w:pPr>
          </w:p>
          <w:p w14:paraId="60D1E182" w14:textId="47B93BB8"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r>
      <w:tr w:rsidR="0003081D" w:rsidRPr="0093205B" w14:paraId="13E39D66" w14:textId="77777777" w:rsidTr="0003081D">
        <w:tc>
          <w:tcPr>
            <w:tcW w:w="205" w:type="pct"/>
          </w:tcPr>
          <w:p w14:paraId="5ABC3860" w14:textId="2834D52A"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4</w:t>
            </w:r>
          </w:p>
        </w:tc>
        <w:tc>
          <w:tcPr>
            <w:tcW w:w="975" w:type="pct"/>
            <w:tcMar>
              <w:top w:w="43" w:type="dxa"/>
              <w:left w:w="115" w:type="dxa"/>
              <w:bottom w:w="43" w:type="dxa"/>
              <w:right w:w="115" w:type="dxa"/>
            </w:tcMar>
          </w:tcPr>
          <w:p w14:paraId="01CB9BD6" w14:textId="0DE28580"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integrity.</w:t>
            </w:r>
          </w:p>
        </w:tc>
        <w:tc>
          <w:tcPr>
            <w:tcW w:w="1512" w:type="pct"/>
          </w:tcPr>
          <w:p w14:paraId="46283FCA"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123FC61" w14:textId="77777777" w:rsidR="0003081D" w:rsidRPr="00ED3052" w:rsidRDefault="0003081D" w:rsidP="0003081D">
            <w:pPr>
              <w:numPr>
                <w:ilvl w:val="0"/>
                <w:numId w:val="8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2C95E078" w14:textId="77777777" w:rsidR="0003081D" w:rsidRPr="00ED3052" w:rsidRDefault="0003081D" w:rsidP="0003081D">
            <w:pPr>
              <w:numPr>
                <w:ilvl w:val="0"/>
                <w:numId w:val="8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0CD11D29" w14:textId="77777777" w:rsidR="0003081D" w:rsidRPr="00ED3052" w:rsidRDefault="0003081D" w:rsidP="0003081D">
            <w:pPr>
              <w:numPr>
                <w:ilvl w:val="0"/>
                <w:numId w:val="8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0D5918FF" w14:textId="77777777" w:rsidR="0003081D" w:rsidRDefault="0003081D" w:rsidP="0003081D">
            <w:pPr>
              <w:numPr>
                <w:ilvl w:val="0"/>
                <w:numId w:val="8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7B2615DD" w14:textId="40A4CCFF" w:rsidR="0003081D" w:rsidRPr="0003081D" w:rsidRDefault="0003081D" w:rsidP="0003081D">
            <w:pPr>
              <w:numPr>
                <w:ilvl w:val="0"/>
                <w:numId w:val="85"/>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lastRenderedPageBreak/>
              <w:t>exhibiting honesty, fairness, and respect toward self, others, and property.</w:t>
            </w:r>
          </w:p>
        </w:tc>
        <w:tc>
          <w:tcPr>
            <w:tcW w:w="1155" w:type="pct"/>
          </w:tcPr>
          <w:p w14:paraId="7F21B72B"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19E97D13" w14:textId="77777777" w:rsidR="0003081D" w:rsidRDefault="0003081D" w:rsidP="0003081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D7003C4" w14:textId="77777777" w:rsidR="0003081D" w:rsidRPr="009C4A1C" w:rsidRDefault="0003081D" w:rsidP="0003081D">
            <w:pPr>
              <w:rPr>
                <w:rFonts w:ascii="Times New Roman" w:eastAsia="Times New Roman" w:hAnsi="Times New Roman" w:cs="Times New Roman"/>
                <w:sz w:val="24"/>
                <w:szCs w:val="24"/>
              </w:rPr>
            </w:pPr>
          </w:p>
          <w:p w14:paraId="4B7CF584" w14:textId="3D4D4314"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r>
      <w:tr w:rsidR="0003081D" w:rsidRPr="0093205B" w14:paraId="69B2A91D" w14:textId="77777777" w:rsidTr="0003081D">
        <w:tc>
          <w:tcPr>
            <w:tcW w:w="205" w:type="pct"/>
          </w:tcPr>
          <w:p w14:paraId="6DF4210D" w14:textId="58133E0A"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5</w:t>
            </w:r>
          </w:p>
        </w:tc>
        <w:tc>
          <w:tcPr>
            <w:tcW w:w="975" w:type="pct"/>
            <w:tcMar>
              <w:top w:w="43" w:type="dxa"/>
              <w:left w:w="115" w:type="dxa"/>
              <w:bottom w:w="43" w:type="dxa"/>
              <w:right w:w="115" w:type="dxa"/>
            </w:tcMar>
          </w:tcPr>
          <w:p w14:paraId="49A4E4AF" w14:textId="753FF56C"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work ethic.</w:t>
            </w:r>
          </w:p>
        </w:tc>
        <w:tc>
          <w:tcPr>
            <w:tcW w:w="1512" w:type="pct"/>
          </w:tcPr>
          <w:p w14:paraId="31B730BD"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BD589EA" w14:textId="77777777" w:rsidR="0003081D" w:rsidRPr="00ED3052" w:rsidRDefault="0003081D" w:rsidP="0003081D">
            <w:pPr>
              <w:numPr>
                <w:ilvl w:val="0"/>
                <w:numId w:val="8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 xml:space="preserve">work </w:t>
            </w:r>
            <w:proofErr w:type="gramStart"/>
            <w:r w:rsidRPr="00ED3052">
              <w:rPr>
                <w:rFonts w:ascii="Times New Roman" w:eastAsia="Times New Roman" w:hAnsi="Times New Roman" w:cs="Times New Roman"/>
                <w:i/>
                <w:iCs/>
                <w:sz w:val="24"/>
                <w:szCs w:val="24"/>
              </w:rPr>
              <w:t>ethic</w:t>
            </w:r>
            <w:proofErr w:type="gramEnd"/>
          </w:p>
          <w:p w14:paraId="2A18CC3F" w14:textId="77777777" w:rsidR="0003081D" w:rsidRPr="00ED3052" w:rsidRDefault="0003081D" w:rsidP="0003081D">
            <w:pPr>
              <w:numPr>
                <w:ilvl w:val="0"/>
                <w:numId w:val="8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1460587E" w14:textId="77777777" w:rsidR="0003081D" w:rsidRPr="00ED3052" w:rsidRDefault="0003081D" w:rsidP="0003081D">
            <w:pPr>
              <w:numPr>
                <w:ilvl w:val="0"/>
                <w:numId w:val="8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4F2F97D0" w14:textId="77777777" w:rsidR="0003081D" w:rsidRPr="00ED3052" w:rsidRDefault="0003081D" w:rsidP="0003081D">
            <w:pPr>
              <w:numPr>
                <w:ilvl w:val="0"/>
                <w:numId w:val="8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595E17E4" w14:textId="77777777" w:rsidR="0003081D" w:rsidRDefault="0003081D" w:rsidP="0003081D">
            <w:pPr>
              <w:numPr>
                <w:ilvl w:val="0"/>
                <w:numId w:val="8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55E5FC3E" w14:textId="48D2C861" w:rsidR="0003081D" w:rsidRPr="0003081D" w:rsidRDefault="0003081D" w:rsidP="0003081D">
            <w:pPr>
              <w:numPr>
                <w:ilvl w:val="0"/>
                <w:numId w:val="86"/>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accepting the consequences of decisions and actions.</w:t>
            </w:r>
          </w:p>
        </w:tc>
        <w:tc>
          <w:tcPr>
            <w:tcW w:w="1155" w:type="pct"/>
          </w:tcPr>
          <w:p w14:paraId="730ABB39"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453D2A97" w14:textId="77777777" w:rsidR="0003081D" w:rsidRPr="009C4A1C" w:rsidRDefault="0003081D" w:rsidP="0003081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697BECB" w14:textId="77777777" w:rsidR="0003081D" w:rsidRDefault="0003081D" w:rsidP="0003081D">
            <w:pPr>
              <w:rPr>
                <w:rFonts w:ascii="Times New Roman" w:eastAsia="Times New Roman" w:hAnsi="Times New Roman" w:cs="Times New Roman"/>
                <w:sz w:val="24"/>
                <w:szCs w:val="24"/>
              </w:rPr>
            </w:pPr>
          </w:p>
          <w:p w14:paraId="167F46B8" w14:textId="77777777" w:rsidR="0003081D" w:rsidRPr="009C4A1C" w:rsidRDefault="0003081D" w:rsidP="0003081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BC8B392" w14:textId="77777777" w:rsidR="0003081D" w:rsidRDefault="0003081D" w:rsidP="0003081D">
            <w:pPr>
              <w:rPr>
                <w:rFonts w:ascii="Times New Roman" w:eastAsia="Times New Roman" w:hAnsi="Times New Roman" w:cs="Times New Roman"/>
                <w:sz w:val="24"/>
                <w:szCs w:val="24"/>
              </w:rPr>
            </w:pPr>
          </w:p>
          <w:p w14:paraId="7DBD7EB4"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29C22987" w14:textId="77777777" w:rsidTr="0003081D">
        <w:tc>
          <w:tcPr>
            <w:tcW w:w="205" w:type="pct"/>
            <w:shd w:val="clear" w:color="auto" w:fill="A2A2A2"/>
          </w:tcPr>
          <w:p w14:paraId="48398E38" w14:textId="7777777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975" w:type="pct"/>
            <w:shd w:val="clear" w:color="auto" w:fill="A2A2A2"/>
            <w:tcMar>
              <w:top w:w="43" w:type="dxa"/>
              <w:left w:w="115" w:type="dxa"/>
              <w:bottom w:w="43" w:type="dxa"/>
              <w:right w:w="115" w:type="dxa"/>
            </w:tcMar>
          </w:tcPr>
          <w:p w14:paraId="6311DFA5" w14:textId="4D9DC0C1"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0755D8">
              <w:rPr>
                <w:rFonts w:ascii="Times New Roman" w:hAnsi="Times New Roman" w:cs="Times New Roman"/>
                <w:b/>
                <w:bCs/>
                <w:sz w:val="28"/>
                <w:szCs w:val="28"/>
              </w:rPr>
              <w:t>Demonstrating Interpersonal Skills</w:t>
            </w:r>
          </w:p>
        </w:tc>
        <w:tc>
          <w:tcPr>
            <w:tcW w:w="1512" w:type="pct"/>
            <w:shd w:val="clear" w:color="auto" w:fill="A2A2A2"/>
          </w:tcPr>
          <w:p w14:paraId="3FBDACF6" w14:textId="7777777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1155" w:type="pct"/>
            <w:shd w:val="clear" w:color="auto" w:fill="A2A2A2"/>
          </w:tcPr>
          <w:p w14:paraId="6AA1220C"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shd w:val="clear" w:color="auto" w:fill="A2A2A2"/>
          </w:tcPr>
          <w:p w14:paraId="42A4078B"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6CA96B7E" w14:textId="77777777" w:rsidTr="0003081D">
        <w:tc>
          <w:tcPr>
            <w:tcW w:w="205" w:type="pct"/>
          </w:tcPr>
          <w:p w14:paraId="2E48BD80" w14:textId="37F8885A"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6</w:t>
            </w:r>
          </w:p>
        </w:tc>
        <w:tc>
          <w:tcPr>
            <w:tcW w:w="975" w:type="pct"/>
            <w:tcMar>
              <w:top w:w="43" w:type="dxa"/>
              <w:left w:w="115" w:type="dxa"/>
              <w:bottom w:w="43" w:type="dxa"/>
              <w:right w:w="115" w:type="dxa"/>
            </w:tcMar>
          </w:tcPr>
          <w:p w14:paraId="379A9372" w14:textId="5493AF2C"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conflict-resolution skills.</w:t>
            </w:r>
          </w:p>
        </w:tc>
        <w:tc>
          <w:tcPr>
            <w:tcW w:w="1512" w:type="pct"/>
          </w:tcPr>
          <w:p w14:paraId="40173BE1" w14:textId="40B419F4"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155" w:type="pct"/>
          </w:tcPr>
          <w:p w14:paraId="5660FACF"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58547FDA" w14:textId="77777777" w:rsidR="0003081D" w:rsidRPr="009C4A1C" w:rsidRDefault="0003081D" w:rsidP="0003081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CB9C2B6" w14:textId="77777777" w:rsidR="0003081D" w:rsidRDefault="0003081D" w:rsidP="0003081D">
            <w:pPr>
              <w:rPr>
                <w:rFonts w:ascii="Times New Roman" w:eastAsia="Times New Roman" w:hAnsi="Times New Roman" w:cs="Times New Roman"/>
                <w:sz w:val="24"/>
                <w:szCs w:val="24"/>
              </w:rPr>
            </w:pPr>
          </w:p>
          <w:p w14:paraId="6182A965" w14:textId="3D6F84E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r>
      <w:tr w:rsidR="0003081D" w:rsidRPr="0093205B" w14:paraId="78D78C7A" w14:textId="77777777" w:rsidTr="0003081D">
        <w:tc>
          <w:tcPr>
            <w:tcW w:w="205" w:type="pct"/>
          </w:tcPr>
          <w:p w14:paraId="6E583C2C" w14:textId="7A4A6203"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7</w:t>
            </w:r>
          </w:p>
        </w:tc>
        <w:tc>
          <w:tcPr>
            <w:tcW w:w="975" w:type="pct"/>
            <w:tcMar>
              <w:top w:w="43" w:type="dxa"/>
              <w:left w:w="115" w:type="dxa"/>
              <w:bottom w:w="43" w:type="dxa"/>
              <w:right w:w="115" w:type="dxa"/>
            </w:tcMar>
          </w:tcPr>
          <w:p w14:paraId="4A0952CE" w14:textId="129F13F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listening and speaking skills.</w:t>
            </w:r>
          </w:p>
        </w:tc>
        <w:tc>
          <w:tcPr>
            <w:tcW w:w="1512" w:type="pct"/>
          </w:tcPr>
          <w:p w14:paraId="7BCD9C68"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9F62C08" w14:textId="77777777" w:rsidR="0003081D" w:rsidRPr="00ED3052" w:rsidRDefault="0003081D" w:rsidP="0003081D">
            <w:pPr>
              <w:numPr>
                <w:ilvl w:val="0"/>
                <w:numId w:val="8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1403F844" w14:textId="77777777" w:rsidR="0003081D" w:rsidRPr="00ED3052" w:rsidRDefault="0003081D" w:rsidP="0003081D">
            <w:pPr>
              <w:numPr>
                <w:ilvl w:val="0"/>
                <w:numId w:val="8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31172902" w14:textId="77777777" w:rsidR="0003081D" w:rsidRDefault="0003081D" w:rsidP="0003081D">
            <w:pPr>
              <w:numPr>
                <w:ilvl w:val="0"/>
                <w:numId w:val="8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62BA7530" w14:textId="1956C6D9" w:rsidR="0003081D" w:rsidRPr="0003081D" w:rsidRDefault="0003081D" w:rsidP="0003081D">
            <w:pPr>
              <w:numPr>
                <w:ilvl w:val="0"/>
                <w:numId w:val="87"/>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 xml:space="preserve">articulating ideas in a manner appropriate to the setting and audience (e.g., considering the chosen </w:t>
            </w:r>
            <w:r w:rsidRPr="0003081D">
              <w:rPr>
                <w:rFonts w:ascii="Times New Roman" w:eastAsia="Times New Roman" w:hAnsi="Times New Roman" w:cs="Times New Roman"/>
                <w:sz w:val="24"/>
                <w:szCs w:val="24"/>
              </w:rPr>
              <w:lastRenderedPageBreak/>
              <w:t>communication method and audience’s level of knowledge).</w:t>
            </w:r>
          </w:p>
        </w:tc>
        <w:tc>
          <w:tcPr>
            <w:tcW w:w="1155" w:type="pct"/>
          </w:tcPr>
          <w:p w14:paraId="262E8FCD"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34EEB2CC" w14:textId="77777777" w:rsidR="0003081D" w:rsidRDefault="0003081D" w:rsidP="0003081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44E1653" w14:textId="77777777" w:rsidR="0003081D" w:rsidRPr="009C4A1C" w:rsidRDefault="0003081D" w:rsidP="0003081D">
            <w:pPr>
              <w:rPr>
                <w:rFonts w:ascii="Times New Roman" w:eastAsia="Times New Roman" w:hAnsi="Times New Roman" w:cs="Times New Roman"/>
                <w:sz w:val="24"/>
                <w:szCs w:val="24"/>
              </w:rPr>
            </w:pPr>
          </w:p>
          <w:p w14:paraId="634F6B62" w14:textId="02BB3C4E"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r>
      <w:tr w:rsidR="0003081D" w:rsidRPr="0093205B" w14:paraId="57018827" w14:textId="77777777" w:rsidTr="0003081D">
        <w:tc>
          <w:tcPr>
            <w:tcW w:w="205" w:type="pct"/>
          </w:tcPr>
          <w:p w14:paraId="39EF4EF5" w14:textId="6405411E"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8</w:t>
            </w:r>
          </w:p>
        </w:tc>
        <w:tc>
          <w:tcPr>
            <w:tcW w:w="975" w:type="pct"/>
            <w:tcMar>
              <w:top w:w="43" w:type="dxa"/>
              <w:left w:w="115" w:type="dxa"/>
              <w:bottom w:w="43" w:type="dxa"/>
              <w:right w:w="115" w:type="dxa"/>
            </w:tcMar>
          </w:tcPr>
          <w:p w14:paraId="2CB4E0C6" w14:textId="38A0125D"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respect for diversity.</w:t>
            </w:r>
          </w:p>
        </w:tc>
        <w:tc>
          <w:tcPr>
            <w:tcW w:w="1512" w:type="pct"/>
          </w:tcPr>
          <w:p w14:paraId="6FED4AEE"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D6081CC" w14:textId="77777777" w:rsidR="0003081D" w:rsidRPr="00ED3052" w:rsidRDefault="0003081D" w:rsidP="0003081D">
            <w:pPr>
              <w:numPr>
                <w:ilvl w:val="0"/>
                <w:numId w:val="8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7A605A54" w14:textId="77777777" w:rsidR="0003081D" w:rsidRPr="00ED3052" w:rsidRDefault="0003081D" w:rsidP="0003081D">
            <w:pPr>
              <w:numPr>
                <w:ilvl w:val="0"/>
                <w:numId w:val="8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5D764605" w14:textId="77777777" w:rsidR="0003081D" w:rsidRPr="00ED3052" w:rsidRDefault="0003081D" w:rsidP="0003081D">
            <w:pPr>
              <w:numPr>
                <w:ilvl w:val="0"/>
                <w:numId w:val="8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094CDE82" w14:textId="77777777" w:rsidR="0003081D" w:rsidRDefault="0003081D" w:rsidP="0003081D">
            <w:pPr>
              <w:numPr>
                <w:ilvl w:val="0"/>
                <w:numId w:val="8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321FE89E" w14:textId="5275B927" w:rsidR="0003081D" w:rsidRPr="0003081D" w:rsidRDefault="0003081D" w:rsidP="0003081D">
            <w:pPr>
              <w:numPr>
                <w:ilvl w:val="0"/>
                <w:numId w:val="88"/>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collaborating with people of diverse backgrounds, viewpoints, and experiences.</w:t>
            </w:r>
          </w:p>
        </w:tc>
        <w:tc>
          <w:tcPr>
            <w:tcW w:w="1155" w:type="pct"/>
          </w:tcPr>
          <w:p w14:paraId="0D2BC354"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197F89CA" w14:textId="77777777" w:rsidR="0003081D" w:rsidRDefault="0003081D" w:rsidP="0003081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CD5BBD6" w14:textId="77777777" w:rsidR="0003081D" w:rsidRPr="009C4A1C" w:rsidRDefault="0003081D" w:rsidP="0003081D">
            <w:pPr>
              <w:rPr>
                <w:rFonts w:ascii="Times New Roman" w:eastAsia="Times New Roman" w:hAnsi="Times New Roman" w:cs="Times New Roman"/>
                <w:sz w:val="24"/>
                <w:szCs w:val="24"/>
              </w:rPr>
            </w:pPr>
          </w:p>
          <w:p w14:paraId="62F11D65" w14:textId="3E93D616"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r>
      <w:tr w:rsidR="0003081D" w:rsidRPr="0093205B" w14:paraId="67D51E48" w14:textId="77777777" w:rsidTr="0003081D">
        <w:tc>
          <w:tcPr>
            <w:tcW w:w="205" w:type="pct"/>
          </w:tcPr>
          <w:p w14:paraId="27FEFEC8" w14:textId="4888DF8F"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9</w:t>
            </w:r>
          </w:p>
        </w:tc>
        <w:tc>
          <w:tcPr>
            <w:tcW w:w="975" w:type="pct"/>
            <w:tcMar>
              <w:top w:w="43" w:type="dxa"/>
              <w:left w:w="115" w:type="dxa"/>
              <w:bottom w:w="43" w:type="dxa"/>
              <w:right w:w="115" w:type="dxa"/>
            </w:tcMar>
          </w:tcPr>
          <w:p w14:paraId="7C8108E8" w14:textId="45F55B6C"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customer service skills.</w:t>
            </w:r>
          </w:p>
        </w:tc>
        <w:tc>
          <w:tcPr>
            <w:tcW w:w="1512" w:type="pct"/>
          </w:tcPr>
          <w:p w14:paraId="70C11C57"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B693B34" w14:textId="77777777" w:rsidR="0003081D" w:rsidRPr="00ED3052" w:rsidRDefault="0003081D" w:rsidP="0003081D">
            <w:pPr>
              <w:numPr>
                <w:ilvl w:val="0"/>
                <w:numId w:val="8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4F110EA2" w14:textId="77777777" w:rsidR="0003081D" w:rsidRPr="00ED3052" w:rsidRDefault="0003081D" w:rsidP="0003081D">
            <w:pPr>
              <w:numPr>
                <w:ilvl w:val="0"/>
                <w:numId w:val="8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5C6B4766" w14:textId="77777777" w:rsidR="0003081D" w:rsidRPr="00ED3052" w:rsidRDefault="0003081D" w:rsidP="0003081D">
            <w:pPr>
              <w:numPr>
                <w:ilvl w:val="0"/>
                <w:numId w:val="8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0788F4E9" w14:textId="77777777" w:rsidR="0003081D" w:rsidRDefault="0003081D" w:rsidP="0003081D">
            <w:pPr>
              <w:numPr>
                <w:ilvl w:val="0"/>
                <w:numId w:val="8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7D3FACB4" w14:textId="42B72811" w:rsidR="0003081D" w:rsidRPr="0003081D" w:rsidRDefault="0003081D" w:rsidP="0003081D">
            <w:pPr>
              <w:numPr>
                <w:ilvl w:val="0"/>
                <w:numId w:val="89"/>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demonstrating how to provide helpful, courteous, and knowledgeable service to address customer and/or coworker needs.</w:t>
            </w:r>
          </w:p>
        </w:tc>
        <w:tc>
          <w:tcPr>
            <w:tcW w:w="1155" w:type="pct"/>
          </w:tcPr>
          <w:p w14:paraId="0ED1827C"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265C7247" w14:textId="77777777" w:rsidR="0003081D" w:rsidRDefault="0003081D" w:rsidP="0003081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 xml:space="preserve">C,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Pr>
                <w:rFonts w:ascii="Times New Roman" w:eastAsia="Times New Roman" w:hAnsi="Times New Roman" w:cs="Times New Roman"/>
                <w:sz w:val="24"/>
                <w:szCs w:val="24"/>
              </w:rPr>
              <w:t>,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11.W</w:t>
            </w:r>
            <w:proofErr w:type="gramEnd"/>
            <w:r>
              <w:rPr>
                <w:rFonts w:ascii="Times New Roman" w:eastAsia="Times New Roman" w:hAnsi="Times New Roman" w:cs="Times New Roman"/>
                <w:sz w:val="24"/>
                <w:szCs w:val="24"/>
              </w:rPr>
              <w:t>,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 12.DSR,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12.W</w:t>
            </w:r>
          </w:p>
          <w:p w14:paraId="4398C77D" w14:textId="77777777" w:rsidR="0003081D" w:rsidRPr="009C4A1C" w:rsidRDefault="0003081D" w:rsidP="0003081D">
            <w:pPr>
              <w:rPr>
                <w:rFonts w:ascii="Times New Roman" w:eastAsia="Times New Roman" w:hAnsi="Times New Roman" w:cs="Times New Roman"/>
                <w:sz w:val="24"/>
                <w:szCs w:val="24"/>
              </w:rPr>
            </w:pPr>
          </w:p>
          <w:p w14:paraId="168783B9" w14:textId="5729DB01"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r>
      <w:tr w:rsidR="0003081D" w:rsidRPr="0093205B" w14:paraId="2EAD9294" w14:textId="77777777" w:rsidTr="0003081D">
        <w:tc>
          <w:tcPr>
            <w:tcW w:w="205" w:type="pct"/>
          </w:tcPr>
          <w:p w14:paraId="4499FA7B" w14:textId="7BC391F9"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10</w:t>
            </w:r>
          </w:p>
        </w:tc>
        <w:tc>
          <w:tcPr>
            <w:tcW w:w="975" w:type="pct"/>
            <w:tcMar>
              <w:top w:w="43" w:type="dxa"/>
              <w:left w:w="115" w:type="dxa"/>
              <w:bottom w:w="43" w:type="dxa"/>
              <w:right w:w="115" w:type="dxa"/>
            </w:tcMar>
          </w:tcPr>
          <w:p w14:paraId="622B1487" w14:textId="18C3EAC8"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roofErr w:type="gramStart"/>
            <w:r w:rsidRPr="009C4A1C">
              <w:rPr>
                <w:rFonts w:ascii="Times New Roman" w:eastAsia="Times New Roman" w:hAnsi="Times New Roman" w:cs="Times New Roman"/>
                <w:sz w:val="24"/>
                <w:szCs w:val="24"/>
              </w:rPr>
              <w:t>Collaborate</w:t>
            </w:r>
            <w:proofErr w:type="gramEnd"/>
            <w:r w:rsidRPr="009C4A1C">
              <w:rPr>
                <w:rFonts w:ascii="Times New Roman" w:eastAsia="Times New Roman" w:hAnsi="Times New Roman" w:cs="Times New Roman"/>
                <w:sz w:val="24"/>
                <w:szCs w:val="24"/>
              </w:rPr>
              <w:t xml:space="preserve"> with team members</w:t>
            </w:r>
          </w:p>
        </w:tc>
        <w:tc>
          <w:tcPr>
            <w:tcW w:w="1512" w:type="pct"/>
          </w:tcPr>
          <w:p w14:paraId="2F12AEBC"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7AC61EFC" w14:textId="77777777" w:rsidR="0003081D" w:rsidRPr="00ED3052" w:rsidRDefault="0003081D" w:rsidP="0003081D">
            <w:pPr>
              <w:numPr>
                <w:ilvl w:val="0"/>
                <w:numId w:val="9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teamwork</w:t>
            </w:r>
          </w:p>
          <w:p w14:paraId="1D9FAEB2" w14:textId="77777777" w:rsidR="0003081D" w:rsidRPr="00ED3052" w:rsidRDefault="0003081D" w:rsidP="0003081D">
            <w:pPr>
              <w:numPr>
                <w:ilvl w:val="0"/>
                <w:numId w:val="9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discussing the benefits of teamwork</w:t>
            </w:r>
          </w:p>
          <w:p w14:paraId="11FDB3F7" w14:textId="77777777" w:rsidR="0003081D" w:rsidRPr="00ED3052" w:rsidRDefault="0003081D" w:rsidP="0003081D">
            <w:pPr>
              <w:numPr>
                <w:ilvl w:val="0"/>
                <w:numId w:val="9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21A9FEC1" w14:textId="77777777" w:rsidR="0003081D" w:rsidRDefault="0003081D" w:rsidP="0003081D">
            <w:pPr>
              <w:numPr>
                <w:ilvl w:val="0"/>
                <w:numId w:val="9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29BF62B3" w14:textId="2582B016" w:rsidR="0003081D" w:rsidRPr="0003081D" w:rsidRDefault="0003081D" w:rsidP="0003081D">
            <w:pPr>
              <w:numPr>
                <w:ilvl w:val="0"/>
                <w:numId w:val="90"/>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respecting the thoughts, opinions, and contributions of other team members.</w:t>
            </w:r>
          </w:p>
        </w:tc>
        <w:tc>
          <w:tcPr>
            <w:tcW w:w="1155" w:type="pct"/>
          </w:tcPr>
          <w:p w14:paraId="2E3A36D5"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5DBDFB01" w14:textId="77777777" w:rsidR="0003081D" w:rsidRDefault="0003081D" w:rsidP="0003081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C5332F3" w14:textId="77777777" w:rsidR="0003081D" w:rsidRDefault="0003081D" w:rsidP="0003081D">
            <w:pPr>
              <w:rPr>
                <w:rFonts w:ascii="Times New Roman" w:eastAsia="Times New Roman" w:hAnsi="Times New Roman" w:cs="Times New Roman"/>
                <w:sz w:val="24"/>
                <w:szCs w:val="24"/>
              </w:rPr>
            </w:pPr>
          </w:p>
          <w:p w14:paraId="0A566000" w14:textId="7ED66918"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r>
      <w:tr w:rsidR="0003081D" w:rsidRPr="0093205B" w14:paraId="0A53F4A2" w14:textId="77777777" w:rsidTr="0003081D">
        <w:tc>
          <w:tcPr>
            <w:tcW w:w="205" w:type="pct"/>
            <w:shd w:val="clear" w:color="auto" w:fill="A2A2A2"/>
          </w:tcPr>
          <w:p w14:paraId="6651C4CB" w14:textId="77777777" w:rsidR="0003081D" w:rsidRPr="0003081D" w:rsidRDefault="0003081D" w:rsidP="0003081D">
            <w:pPr>
              <w:spacing w:before="100" w:beforeAutospacing="1" w:after="100" w:afterAutospacing="1"/>
              <w:rPr>
                <w:rFonts w:ascii="Times New Roman" w:eastAsia="Times New Roman" w:hAnsi="Times New Roman" w:cs="Times New Roman"/>
                <w:b/>
                <w:bCs/>
                <w:sz w:val="28"/>
                <w:szCs w:val="28"/>
              </w:rPr>
            </w:pPr>
          </w:p>
        </w:tc>
        <w:tc>
          <w:tcPr>
            <w:tcW w:w="975" w:type="pct"/>
            <w:shd w:val="clear" w:color="auto" w:fill="A2A2A2"/>
            <w:tcMar>
              <w:top w:w="43" w:type="dxa"/>
              <w:left w:w="115" w:type="dxa"/>
              <w:bottom w:w="43" w:type="dxa"/>
              <w:right w:w="115" w:type="dxa"/>
            </w:tcMar>
          </w:tcPr>
          <w:p w14:paraId="69F7802D" w14:textId="028AAF3D" w:rsidR="0003081D" w:rsidRPr="0003081D" w:rsidRDefault="0003081D" w:rsidP="0003081D">
            <w:pPr>
              <w:spacing w:before="100" w:beforeAutospacing="1" w:after="100" w:afterAutospacing="1"/>
              <w:rPr>
                <w:rFonts w:ascii="Times New Roman" w:eastAsia="Times New Roman" w:hAnsi="Times New Roman" w:cs="Times New Roman"/>
                <w:b/>
                <w:bCs/>
                <w:sz w:val="28"/>
                <w:szCs w:val="28"/>
              </w:rPr>
            </w:pPr>
            <w:r w:rsidRPr="0003081D">
              <w:rPr>
                <w:rFonts w:ascii="Times New Roman" w:hAnsi="Times New Roman" w:cs="Times New Roman"/>
                <w:b/>
                <w:bCs/>
                <w:sz w:val="28"/>
                <w:szCs w:val="28"/>
              </w:rPr>
              <w:t>Demonstrating Professional Competencies</w:t>
            </w:r>
          </w:p>
        </w:tc>
        <w:tc>
          <w:tcPr>
            <w:tcW w:w="1512" w:type="pct"/>
            <w:shd w:val="clear" w:color="auto" w:fill="A2A2A2"/>
          </w:tcPr>
          <w:p w14:paraId="56FD35C8" w14:textId="77777777" w:rsidR="0003081D" w:rsidRPr="0003081D" w:rsidRDefault="0003081D" w:rsidP="0003081D">
            <w:pPr>
              <w:spacing w:before="100" w:beforeAutospacing="1" w:after="100" w:afterAutospacing="1"/>
              <w:rPr>
                <w:rFonts w:ascii="Times New Roman" w:eastAsia="Times New Roman" w:hAnsi="Times New Roman" w:cs="Times New Roman"/>
                <w:b/>
                <w:bCs/>
                <w:sz w:val="28"/>
                <w:szCs w:val="28"/>
              </w:rPr>
            </w:pPr>
          </w:p>
        </w:tc>
        <w:tc>
          <w:tcPr>
            <w:tcW w:w="1155" w:type="pct"/>
            <w:shd w:val="clear" w:color="auto" w:fill="A2A2A2"/>
          </w:tcPr>
          <w:p w14:paraId="4B052806" w14:textId="77777777" w:rsidR="0003081D" w:rsidRPr="0003081D" w:rsidRDefault="0003081D" w:rsidP="0003081D">
            <w:pPr>
              <w:spacing w:before="100" w:beforeAutospacing="1" w:after="100" w:afterAutospacing="1"/>
              <w:rPr>
                <w:rFonts w:ascii="Times New Roman" w:eastAsia="Times New Roman" w:hAnsi="Times New Roman" w:cs="Times New Roman"/>
                <w:b/>
                <w:bCs/>
                <w:sz w:val="28"/>
                <w:szCs w:val="28"/>
              </w:rPr>
            </w:pPr>
          </w:p>
        </w:tc>
        <w:tc>
          <w:tcPr>
            <w:tcW w:w="1153" w:type="pct"/>
            <w:shd w:val="clear" w:color="auto" w:fill="A2A2A2"/>
          </w:tcPr>
          <w:p w14:paraId="1FDD5D60" w14:textId="77777777" w:rsidR="0003081D" w:rsidRPr="0003081D" w:rsidRDefault="0003081D" w:rsidP="0003081D">
            <w:pPr>
              <w:spacing w:before="100" w:beforeAutospacing="1" w:after="100" w:afterAutospacing="1"/>
              <w:rPr>
                <w:rFonts w:ascii="Times New Roman" w:eastAsia="Times New Roman" w:hAnsi="Times New Roman" w:cs="Times New Roman"/>
                <w:b/>
                <w:bCs/>
                <w:sz w:val="28"/>
                <w:szCs w:val="28"/>
              </w:rPr>
            </w:pPr>
          </w:p>
        </w:tc>
      </w:tr>
      <w:tr w:rsidR="0003081D" w:rsidRPr="0093205B" w14:paraId="1FEB37A3" w14:textId="77777777" w:rsidTr="0003081D">
        <w:tc>
          <w:tcPr>
            <w:tcW w:w="205" w:type="pct"/>
          </w:tcPr>
          <w:p w14:paraId="23B3A1F0" w14:textId="1D7171D5"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11</w:t>
            </w:r>
          </w:p>
        </w:tc>
        <w:tc>
          <w:tcPr>
            <w:tcW w:w="975" w:type="pct"/>
            <w:tcMar>
              <w:top w:w="43" w:type="dxa"/>
              <w:left w:w="115" w:type="dxa"/>
              <w:bottom w:w="43" w:type="dxa"/>
              <w:right w:w="115" w:type="dxa"/>
            </w:tcMar>
          </w:tcPr>
          <w:p w14:paraId="3D5833E1" w14:textId="2428B47A"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big-picture thinking.</w:t>
            </w:r>
          </w:p>
        </w:tc>
        <w:tc>
          <w:tcPr>
            <w:tcW w:w="1512" w:type="pct"/>
          </w:tcPr>
          <w:p w14:paraId="48A06A5C"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C0314F8" w14:textId="77777777" w:rsidR="0003081D" w:rsidRDefault="0003081D" w:rsidP="0003081D">
            <w:pPr>
              <w:numPr>
                <w:ilvl w:val="0"/>
                <w:numId w:val="9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7BCB0159" w14:textId="24437C44" w:rsidR="0003081D" w:rsidRPr="0003081D" w:rsidRDefault="0003081D" w:rsidP="0003081D">
            <w:pPr>
              <w:numPr>
                <w:ilvl w:val="0"/>
                <w:numId w:val="91"/>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155" w:type="pct"/>
          </w:tcPr>
          <w:p w14:paraId="35FF9F88"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6252A72C" w14:textId="77777777" w:rsidR="0003081D" w:rsidRDefault="0003081D" w:rsidP="0003081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10.C,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11.C,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12.C, 12.DSR, </w:t>
            </w:r>
            <w:proofErr w:type="gramStart"/>
            <w:r>
              <w:rPr>
                <w:rFonts w:ascii="Times New Roman" w:eastAsia="Times New Roman" w:hAnsi="Times New Roman" w:cs="Times New Roman"/>
                <w:sz w:val="24"/>
                <w:szCs w:val="24"/>
              </w:rPr>
              <w:t>12.RI</w:t>
            </w:r>
            <w:proofErr w:type="gramEnd"/>
          </w:p>
          <w:p w14:paraId="17E4375A" w14:textId="77777777" w:rsidR="0003081D" w:rsidRPr="009C4A1C" w:rsidRDefault="0003081D" w:rsidP="0003081D">
            <w:pPr>
              <w:rPr>
                <w:rFonts w:ascii="Times New Roman" w:eastAsia="Times New Roman" w:hAnsi="Times New Roman" w:cs="Times New Roman"/>
                <w:sz w:val="24"/>
                <w:szCs w:val="24"/>
              </w:rPr>
            </w:pPr>
          </w:p>
          <w:p w14:paraId="2A97E2F9" w14:textId="292C2E8B"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r>
      <w:tr w:rsidR="0003081D" w:rsidRPr="0093205B" w14:paraId="4274FD56" w14:textId="77777777" w:rsidTr="0003081D">
        <w:tc>
          <w:tcPr>
            <w:tcW w:w="205" w:type="pct"/>
          </w:tcPr>
          <w:p w14:paraId="3E4881BB" w14:textId="1F0262D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12</w:t>
            </w:r>
          </w:p>
        </w:tc>
        <w:tc>
          <w:tcPr>
            <w:tcW w:w="975" w:type="pct"/>
            <w:tcMar>
              <w:top w:w="43" w:type="dxa"/>
              <w:left w:w="115" w:type="dxa"/>
              <w:bottom w:w="43" w:type="dxa"/>
              <w:right w:w="115" w:type="dxa"/>
            </w:tcMar>
          </w:tcPr>
          <w:p w14:paraId="7EA5A77D" w14:textId="4ABFC410" w:rsidR="0003081D" w:rsidRPr="009D01E3" w:rsidRDefault="0003081D" w:rsidP="0003081D">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512" w:type="pct"/>
          </w:tcPr>
          <w:p w14:paraId="48881D39"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8D5FF88" w14:textId="77777777" w:rsidR="0003081D" w:rsidRPr="00ED3052" w:rsidRDefault="0003081D" w:rsidP="0003081D">
            <w:pPr>
              <w:numPr>
                <w:ilvl w:val="0"/>
                <w:numId w:val="9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34B8C67E" w14:textId="77777777" w:rsidR="0003081D" w:rsidRPr="00ED3052" w:rsidRDefault="0003081D" w:rsidP="0003081D">
            <w:pPr>
              <w:numPr>
                <w:ilvl w:val="0"/>
                <w:numId w:val="9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33D63E75" w14:textId="77777777" w:rsidR="0003081D" w:rsidRDefault="0003081D" w:rsidP="0003081D">
            <w:pPr>
              <w:numPr>
                <w:ilvl w:val="0"/>
                <w:numId w:val="9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managing personal growth and wellness (e.g., stress management, self-care, financial planning)</w:t>
            </w:r>
          </w:p>
          <w:p w14:paraId="34176E55" w14:textId="2D551368" w:rsidR="0003081D" w:rsidRPr="0003081D" w:rsidRDefault="0003081D" w:rsidP="0003081D">
            <w:pPr>
              <w:numPr>
                <w:ilvl w:val="0"/>
                <w:numId w:val="92"/>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setting goals (e.g., specific, measurable, attainable, realistic, time-bound [SMART] goals).</w:t>
            </w:r>
          </w:p>
        </w:tc>
        <w:tc>
          <w:tcPr>
            <w:tcW w:w="1155" w:type="pct"/>
          </w:tcPr>
          <w:p w14:paraId="01F0798A"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57D87A8D" w14:textId="77777777" w:rsidR="0003081D" w:rsidRDefault="0003081D" w:rsidP="0003081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26E26929" w14:textId="77777777" w:rsidR="0003081D" w:rsidRPr="009C4A1C" w:rsidRDefault="0003081D" w:rsidP="0003081D">
            <w:pPr>
              <w:rPr>
                <w:rFonts w:ascii="Times New Roman" w:eastAsia="Times New Roman" w:hAnsi="Times New Roman" w:cs="Times New Roman"/>
                <w:sz w:val="24"/>
                <w:szCs w:val="24"/>
              </w:rPr>
            </w:pPr>
          </w:p>
          <w:p w14:paraId="56E91FFC" w14:textId="77777777" w:rsidR="0003081D" w:rsidRDefault="0003081D" w:rsidP="0003081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87CFB6F" w14:textId="77777777" w:rsidR="0003081D" w:rsidRPr="009C4A1C" w:rsidRDefault="0003081D" w:rsidP="0003081D">
            <w:pPr>
              <w:rPr>
                <w:rFonts w:ascii="Times New Roman" w:eastAsia="Times New Roman" w:hAnsi="Times New Roman" w:cs="Times New Roman"/>
                <w:sz w:val="24"/>
                <w:szCs w:val="24"/>
              </w:rPr>
            </w:pPr>
          </w:p>
          <w:p w14:paraId="017361A1"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53F5D99F" w14:textId="77777777" w:rsidTr="0003081D">
        <w:tc>
          <w:tcPr>
            <w:tcW w:w="205" w:type="pct"/>
          </w:tcPr>
          <w:p w14:paraId="69D4A7ED" w14:textId="7DC6B8F2"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13</w:t>
            </w:r>
          </w:p>
        </w:tc>
        <w:tc>
          <w:tcPr>
            <w:tcW w:w="975" w:type="pct"/>
            <w:tcMar>
              <w:top w:w="43" w:type="dxa"/>
              <w:left w:w="115" w:type="dxa"/>
              <w:bottom w:w="43" w:type="dxa"/>
              <w:right w:w="115" w:type="dxa"/>
            </w:tcMar>
          </w:tcPr>
          <w:p w14:paraId="1E3B0DCF" w14:textId="4BB22422"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continuous learning and adaptability.</w:t>
            </w:r>
          </w:p>
        </w:tc>
        <w:tc>
          <w:tcPr>
            <w:tcW w:w="1512" w:type="pct"/>
          </w:tcPr>
          <w:p w14:paraId="0C210EE3"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B44C878" w14:textId="77777777" w:rsidR="0003081D" w:rsidRPr="00ED3052" w:rsidRDefault="0003081D" w:rsidP="0003081D">
            <w:pPr>
              <w:numPr>
                <w:ilvl w:val="0"/>
                <w:numId w:val="9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48CB91AA" w14:textId="77777777" w:rsidR="0003081D" w:rsidRPr="00ED3052" w:rsidRDefault="0003081D" w:rsidP="0003081D">
            <w:pPr>
              <w:numPr>
                <w:ilvl w:val="0"/>
                <w:numId w:val="9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449FFA27" w14:textId="77777777" w:rsidR="0003081D" w:rsidRPr="00ED3052" w:rsidRDefault="0003081D" w:rsidP="0003081D">
            <w:pPr>
              <w:numPr>
                <w:ilvl w:val="0"/>
                <w:numId w:val="9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01F4F909" w14:textId="77777777" w:rsidR="0003081D" w:rsidRDefault="0003081D" w:rsidP="0003081D">
            <w:pPr>
              <w:numPr>
                <w:ilvl w:val="0"/>
                <w:numId w:val="9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5A8D8874" w14:textId="199B9D79" w:rsidR="0003081D" w:rsidRPr="0003081D" w:rsidRDefault="0003081D" w:rsidP="0003081D">
            <w:pPr>
              <w:numPr>
                <w:ilvl w:val="0"/>
                <w:numId w:val="93"/>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adapting to changing job requirements.</w:t>
            </w:r>
          </w:p>
        </w:tc>
        <w:tc>
          <w:tcPr>
            <w:tcW w:w="1155" w:type="pct"/>
          </w:tcPr>
          <w:p w14:paraId="02B8A435"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3C3CD527" w14:textId="77777777" w:rsidR="0003081D" w:rsidRPr="009C4A1C" w:rsidRDefault="0003081D" w:rsidP="0003081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9.RI</w:t>
            </w:r>
            <w:proofErr w:type="gramEnd"/>
            <w:r w:rsidRPr="009C4A1C">
              <w:rPr>
                <w:rFonts w:ascii="Times New Roman" w:eastAsia="Times New Roman" w:hAnsi="Times New Roman" w:cs="Times New Roman"/>
                <w:sz w:val="24"/>
                <w:szCs w:val="24"/>
              </w:rPr>
              <w:t xml:space="preserve">, </w:t>
            </w:r>
            <w:proofErr w:type="gramStart"/>
            <w:r w:rsidRPr="009C4A1C">
              <w:rPr>
                <w:rFonts w:ascii="Times New Roman" w:eastAsia="Times New Roman" w:hAnsi="Times New Roman" w:cs="Times New Roman"/>
                <w:sz w:val="24"/>
                <w:szCs w:val="24"/>
              </w:rPr>
              <w:t>9.</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10.RI</w:t>
            </w:r>
            <w:proofErr w:type="gramEnd"/>
            <w:r w:rsidRPr="009C4A1C">
              <w:rPr>
                <w:rFonts w:ascii="Times New Roman" w:eastAsia="Times New Roman" w:hAnsi="Times New Roman" w:cs="Times New Roman"/>
                <w:sz w:val="24"/>
                <w:szCs w:val="24"/>
              </w:rPr>
              <w:t xml:space="preserve">, 10.6, </w:t>
            </w:r>
            <w:proofErr w:type="gramStart"/>
            <w:r w:rsidRPr="009C4A1C">
              <w:rPr>
                <w:rFonts w:ascii="Times New Roman" w:eastAsia="Times New Roman" w:hAnsi="Times New Roman" w:cs="Times New Roman"/>
                <w:sz w:val="24"/>
                <w:szCs w:val="24"/>
              </w:rPr>
              <w:t>10.</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11.RI</w:t>
            </w:r>
            <w:proofErr w:type="gramEnd"/>
            <w:r w:rsidRPr="009C4A1C">
              <w:rPr>
                <w:rFonts w:ascii="Times New Roman" w:eastAsia="Times New Roman" w:hAnsi="Times New Roman" w:cs="Times New Roman"/>
                <w:sz w:val="24"/>
                <w:szCs w:val="24"/>
              </w:rPr>
              <w:t xml:space="preserve">, </w:t>
            </w:r>
            <w:proofErr w:type="gramStart"/>
            <w:r w:rsidRPr="009C4A1C">
              <w:rPr>
                <w:rFonts w:ascii="Times New Roman" w:eastAsia="Times New Roman" w:hAnsi="Times New Roman" w:cs="Times New Roman"/>
                <w:sz w:val="24"/>
                <w:szCs w:val="24"/>
              </w:rPr>
              <w:t>11.</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12.RI</w:t>
            </w:r>
            <w:proofErr w:type="gramEnd"/>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04CA00E1" w14:textId="77777777" w:rsidR="0003081D" w:rsidRDefault="0003081D" w:rsidP="0003081D">
            <w:pPr>
              <w:rPr>
                <w:rFonts w:ascii="Times New Roman" w:eastAsia="Times New Roman" w:hAnsi="Times New Roman" w:cs="Times New Roman"/>
                <w:sz w:val="24"/>
                <w:szCs w:val="24"/>
              </w:rPr>
            </w:pPr>
          </w:p>
          <w:p w14:paraId="549064B2" w14:textId="77777777" w:rsidR="0003081D" w:rsidRDefault="0003081D" w:rsidP="0003081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273D9E7" w14:textId="77777777" w:rsidR="0003081D" w:rsidRPr="009C4A1C" w:rsidRDefault="0003081D" w:rsidP="0003081D">
            <w:pPr>
              <w:rPr>
                <w:rFonts w:ascii="Times New Roman" w:eastAsia="Times New Roman" w:hAnsi="Times New Roman" w:cs="Times New Roman"/>
                <w:sz w:val="24"/>
                <w:szCs w:val="24"/>
              </w:rPr>
            </w:pPr>
          </w:p>
          <w:p w14:paraId="00804579" w14:textId="717B5991"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r>
      <w:tr w:rsidR="0003081D" w:rsidRPr="0093205B" w14:paraId="68E16B52" w14:textId="77777777" w:rsidTr="0003081D">
        <w:tc>
          <w:tcPr>
            <w:tcW w:w="205" w:type="pct"/>
          </w:tcPr>
          <w:p w14:paraId="35AA422C" w14:textId="24280A09"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14</w:t>
            </w:r>
          </w:p>
        </w:tc>
        <w:tc>
          <w:tcPr>
            <w:tcW w:w="975" w:type="pct"/>
            <w:tcMar>
              <w:top w:w="43" w:type="dxa"/>
              <w:left w:w="115" w:type="dxa"/>
              <w:bottom w:w="43" w:type="dxa"/>
              <w:right w:w="115" w:type="dxa"/>
            </w:tcMar>
          </w:tcPr>
          <w:p w14:paraId="5FB9642E" w14:textId="2F15C693"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Manage time and resources.</w:t>
            </w:r>
          </w:p>
        </w:tc>
        <w:tc>
          <w:tcPr>
            <w:tcW w:w="1512" w:type="pct"/>
          </w:tcPr>
          <w:p w14:paraId="716FBDEE"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66D64D11" w14:textId="77777777" w:rsidR="0003081D" w:rsidRPr="00ED3052" w:rsidRDefault="0003081D" w:rsidP="0003081D">
            <w:pPr>
              <w:numPr>
                <w:ilvl w:val="0"/>
                <w:numId w:val="9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46577DE3" w14:textId="77777777" w:rsidR="0003081D" w:rsidRPr="00ED3052" w:rsidRDefault="0003081D" w:rsidP="0003081D">
            <w:pPr>
              <w:numPr>
                <w:ilvl w:val="0"/>
                <w:numId w:val="9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258538D8" w14:textId="77777777" w:rsidR="0003081D" w:rsidRPr="00ED3052" w:rsidRDefault="0003081D" w:rsidP="0003081D">
            <w:pPr>
              <w:numPr>
                <w:ilvl w:val="0"/>
                <w:numId w:val="9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02E285F9" w14:textId="77777777" w:rsidR="0003081D" w:rsidRPr="00ED3052" w:rsidRDefault="0003081D" w:rsidP="0003081D">
            <w:pPr>
              <w:numPr>
                <w:ilvl w:val="0"/>
                <w:numId w:val="9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473A4A38" w14:textId="77777777" w:rsidR="0003081D" w:rsidRPr="00ED3052" w:rsidRDefault="0003081D" w:rsidP="0003081D">
            <w:pPr>
              <w:numPr>
                <w:ilvl w:val="0"/>
                <w:numId w:val="9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223E18FF" w14:textId="77777777" w:rsidR="0003081D" w:rsidRPr="00ED3052" w:rsidRDefault="0003081D" w:rsidP="0003081D">
            <w:pPr>
              <w:numPr>
                <w:ilvl w:val="1"/>
                <w:numId w:val="94"/>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393A5CEE" w14:textId="77777777" w:rsidR="0003081D" w:rsidRDefault="0003081D" w:rsidP="0003081D">
            <w:pPr>
              <w:numPr>
                <w:ilvl w:val="1"/>
                <w:numId w:val="94"/>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capital—maintaining equipment to ensure longevity and efficiency</w:t>
            </w:r>
          </w:p>
          <w:p w14:paraId="66451C83" w14:textId="1A4A8E1B" w:rsidR="0003081D" w:rsidRPr="0003081D" w:rsidRDefault="0003081D" w:rsidP="0003081D">
            <w:pPr>
              <w:numPr>
                <w:ilvl w:val="1"/>
                <w:numId w:val="94"/>
              </w:numPr>
              <w:shd w:val="clear" w:color="auto" w:fill="FFFFFF"/>
              <w:ind w:left="2190"/>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natural—using responsible and sustainable practices.</w:t>
            </w:r>
          </w:p>
        </w:tc>
        <w:tc>
          <w:tcPr>
            <w:tcW w:w="1155" w:type="pct"/>
          </w:tcPr>
          <w:p w14:paraId="0463CBB3"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47187D7C" w14:textId="77777777" w:rsidR="0003081D" w:rsidRPr="009C4A1C" w:rsidRDefault="0003081D" w:rsidP="0003081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9.RI</w:t>
            </w:r>
            <w:proofErr w:type="gramEnd"/>
            <w:r w:rsidRPr="009C4A1C">
              <w:rPr>
                <w:rFonts w:ascii="Times New Roman" w:eastAsia="Times New Roman" w:hAnsi="Times New Roman" w:cs="Times New Roman"/>
                <w:sz w:val="24"/>
                <w:szCs w:val="24"/>
              </w:rPr>
              <w:t xml:space="preserve">, </w:t>
            </w:r>
            <w:proofErr w:type="gramStart"/>
            <w:r w:rsidRPr="009C4A1C">
              <w:rPr>
                <w:rFonts w:ascii="Times New Roman" w:eastAsia="Times New Roman" w:hAnsi="Times New Roman" w:cs="Times New Roman"/>
                <w:sz w:val="24"/>
                <w:szCs w:val="24"/>
              </w:rPr>
              <w:t>9.</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10.RI</w:t>
            </w:r>
            <w:proofErr w:type="gramEnd"/>
            <w:r w:rsidRPr="009C4A1C">
              <w:rPr>
                <w:rFonts w:ascii="Times New Roman" w:eastAsia="Times New Roman" w:hAnsi="Times New Roman" w:cs="Times New Roman"/>
                <w:sz w:val="24"/>
                <w:szCs w:val="24"/>
              </w:rPr>
              <w:t xml:space="preserve">, 10.6, </w:t>
            </w:r>
            <w:proofErr w:type="gramStart"/>
            <w:r w:rsidRPr="009C4A1C">
              <w:rPr>
                <w:rFonts w:ascii="Times New Roman" w:eastAsia="Times New Roman" w:hAnsi="Times New Roman" w:cs="Times New Roman"/>
                <w:sz w:val="24"/>
                <w:szCs w:val="24"/>
              </w:rPr>
              <w:t>10.</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11.RI</w:t>
            </w:r>
            <w:proofErr w:type="gramEnd"/>
            <w:r w:rsidRPr="009C4A1C">
              <w:rPr>
                <w:rFonts w:ascii="Times New Roman" w:eastAsia="Times New Roman" w:hAnsi="Times New Roman" w:cs="Times New Roman"/>
                <w:sz w:val="24"/>
                <w:szCs w:val="24"/>
              </w:rPr>
              <w:t xml:space="preserve">, </w:t>
            </w:r>
            <w:proofErr w:type="gramStart"/>
            <w:r w:rsidRPr="009C4A1C">
              <w:rPr>
                <w:rFonts w:ascii="Times New Roman" w:eastAsia="Times New Roman" w:hAnsi="Times New Roman" w:cs="Times New Roman"/>
                <w:sz w:val="24"/>
                <w:szCs w:val="24"/>
              </w:rPr>
              <w:t>11.</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12.RI</w:t>
            </w:r>
            <w:proofErr w:type="gramEnd"/>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1192E8E6" w14:textId="77777777" w:rsidR="0003081D" w:rsidRDefault="0003081D" w:rsidP="0003081D">
            <w:pPr>
              <w:rPr>
                <w:rFonts w:ascii="Times New Roman" w:eastAsia="Times New Roman" w:hAnsi="Times New Roman" w:cs="Times New Roman"/>
                <w:sz w:val="24"/>
                <w:szCs w:val="24"/>
              </w:rPr>
            </w:pPr>
          </w:p>
          <w:p w14:paraId="4BFD73C8" w14:textId="77777777" w:rsidR="0003081D" w:rsidRDefault="0003081D" w:rsidP="0003081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554F8A49" w14:textId="77777777" w:rsidR="0003081D" w:rsidRPr="009C4A1C" w:rsidRDefault="0003081D" w:rsidP="0003081D">
            <w:pPr>
              <w:rPr>
                <w:rFonts w:ascii="Times New Roman" w:eastAsia="Times New Roman" w:hAnsi="Times New Roman" w:cs="Times New Roman"/>
                <w:sz w:val="24"/>
                <w:szCs w:val="24"/>
              </w:rPr>
            </w:pPr>
          </w:p>
          <w:p w14:paraId="038A3A0B" w14:textId="6778E90F"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A.4, A.5, A.8, A.9, AFDA.3, AFDA.4, AFDA.5, AFDA.6, AFDA.7, </w:t>
            </w:r>
            <w:r w:rsidRPr="009C4A1C">
              <w:rPr>
                <w:rFonts w:ascii="Times New Roman" w:eastAsia="Times New Roman" w:hAnsi="Times New Roman" w:cs="Times New Roman"/>
                <w:sz w:val="24"/>
                <w:szCs w:val="24"/>
              </w:rPr>
              <w:lastRenderedPageBreak/>
              <w:t>AFDA.8, COM.1, COM.3, COM.5, COM.8</w:t>
            </w:r>
          </w:p>
        </w:tc>
      </w:tr>
      <w:tr w:rsidR="0003081D" w:rsidRPr="0093205B" w14:paraId="1849897C" w14:textId="77777777" w:rsidTr="0003081D">
        <w:tc>
          <w:tcPr>
            <w:tcW w:w="205" w:type="pct"/>
          </w:tcPr>
          <w:p w14:paraId="0718733A" w14:textId="2491DCC9"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15</w:t>
            </w:r>
          </w:p>
        </w:tc>
        <w:tc>
          <w:tcPr>
            <w:tcW w:w="975" w:type="pct"/>
            <w:tcMar>
              <w:top w:w="43" w:type="dxa"/>
              <w:left w:w="115" w:type="dxa"/>
              <w:bottom w:w="43" w:type="dxa"/>
              <w:right w:w="115" w:type="dxa"/>
            </w:tcMar>
          </w:tcPr>
          <w:p w14:paraId="50092D45" w14:textId="0ACFD9EC"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information-literacy skills.</w:t>
            </w:r>
          </w:p>
        </w:tc>
        <w:tc>
          <w:tcPr>
            <w:tcW w:w="1512" w:type="pct"/>
          </w:tcPr>
          <w:p w14:paraId="62E7F079"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7014591" w14:textId="77777777" w:rsidR="0003081D" w:rsidRPr="00ED3052" w:rsidRDefault="0003081D" w:rsidP="0003081D">
            <w:pPr>
              <w:numPr>
                <w:ilvl w:val="0"/>
                <w:numId w:val="9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63D2215F" w14:textId="77777777" w:rsidR="0003081D" w:rsidRDefault="0003081D" w:rsidP="0003081D">
            <w:pPr>
              <w:numPr>
                <w:ilvl w:val="0"/>
                <w:numId w:val="9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0B1A888F" w14:textId="09E65185" w:rsidR="0003081D" w:rsidRPr="0003081D" w:rsidRDefault="0003081D" w:rsidP="0003081D">
            <w:pPr>
              <w:numPr>
                <w:ilvl w:val="0"/>
                <w:numId w:val="95"/>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using information effectively to accomplish work-related tasks.</w:t>
            </w:r>
          </w:p>
        </w:tc>
        <w:tc>
          <w:tcPr>
            <w:tcW w:w="1155" w:type="pct"/>
          </w:tcPr>
          <w:p w14:paraId="13F59D49"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2B1FFC14" w14:textId="77777777" w:rsidR="0003081D" w:rsidRPr="009C4A1C" w:rsidRDefault="0003081D" w:rsidP="0003081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9.RI</w:t>
            </w:r>
            <w:proofErr w:type="gramEnd"/>
            <w:r w:rsidRPr="009C4A1C">
              <w:rPr>
                <w:rFonts w:ascii="Times New Roman" w:eastAsia="Times New Roman" w:hAnsi="Times New Roman" w:cs="Times New Roman"/>
                <w:sz w:val="24"/>
                <w:szCs w:val="24"/>
              </w:rPr>
              <w:t xml:space="preserve">, </w:t>
            </w:r>
            <w:proofErr w:type="gramStart"/>
            <w:r w:rsidRPr="009C4A1C">
              <w:rPr>
                <w:rFonts w:ascii="Times New Roman" w:eastAsia="Times New Roman" w:hAnsi="Times New Roman" w:cs="Times New Roman"/>
                <w:sz w:val="24"/>
                <w:szCs w:val="24"/>
              </w:rPr>
              <w:t>9.</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10.RI</w:t>
            </w:r>
            <w:proofErr w:type="gramEnd"/>
            <w:r w:rsidRPr="009C4A1C">
              <w:rPr>
                <w:rFonts w:ascii="Times New Roman" w:eastAsia="Times New Roman" w:hAnsi="Times New Roman" w:cs="Times New Roman"/>
                <w:sz w:val="24"/>
                <w:szCs w:val="24"/>
              </w:rPr>
              <w:t xml:space="preserve">, 10.6, </w:t>
            </w:r>
            <w:proofErr w:type="gramStart"/>
            <w:r w:rsidRPr="009C4A1C">
              <w:rPr>
                <w:rFonts w:ascii="Times New Roman" w:eastAsia="Times New Roman" w:hAnsi="Times New Roman" w:cs="Times New Roman"/>
                <w:sz w:val="24"/>
                <w:szCs w:val="24"/>
              </w:rPr>
              <w:t>10.</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11.RI</w:t>
            </w:r>
            <w:proofErr w:type="gramEnd"/>
            <w:r w:rsidRPr="009C4A1C">
              <w:rPr>
                <w:rFonts w:ascii="Times New Roman" w:eastAsia="Times New Roman" w:hAnsi="Times New Roman" w:cs="Times New Roman"/>
                <w:sz w:val="24"/>
                <w:szCs w:val="24"/>
              </w:rPr>
              <w:t xml:space="preserve">, </w:t>
            </w:r>
            <w:proofErr w:type="gramStart"/>
            <w:r w:rsidRPr="009C4A1C">
              <w:rPr>
                <w:rFonts w:ascii="Times New Roman" w:eastAsia="Times New Roman" w:hAnsi="Times New Roman" w:cs="Times New Roman"/>
                <w:sz w:val="24"/>
                <w:szCs w:val="24"/>
              </w:rPr>
              <w:t>11.</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12.RI</w:t>
            </w:r>
            <w:proofErr w:type="gramEnd"/>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05165F1D" w14:textId="77777777" w:rsidR="0003081D" w:rsidRPr="009C4A1C" w:rsidRDefault="0003081D" w:rsidP="0003081D">
            <w:pPr>
              <w:rPr>
                <w:rFonts w:ascii="Times New Roman" w:eastAsia="Times New Roman" w:hAnsi="Times New Roman" w:cs="Times New Roman"/>
                <w:sz w:val="24"/>
                <w:szCs w:val="24"/>
              </w:rPr>
            </w:pPr>
          </w:p>
          <w:p w14:paraId="464B98D4" w14:textId="77777777" w:rsidR="0003081D" w:rsidRPr="009C4A1C" w:rsidRDefault="0003081D" w:rsidP="0003081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D32C6D2" w14:textId="77777777" w:rsidR="0003081D" w:rsidRDefault="0003081D" w:rsidP="0003081D">
            <w:pPr>
              <w:rPr>
                <w:rFonts w:ascii="Times New Roman" w:eastAsia="Times New Roman" w:hAnsi="Times New Roman" w:cs="Times New Roman"/>
                <w:sz w:val="24"/>
                <w:szCs w:val="24"/>
              </w:rPr>
            </w:pPr>
          </w:p>
          <w:p w14:paraId="00023CE9" w14:textId="77777777" w:rsidR="0003081D" w:rsidRPr="009C4A1C" w:rsidRDefault="0003081D" w:rsidP="0003081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70E76938" w14:textId="77777777" w:rsidR="0003081D" w:rsidRDefault="0003081D" w:rsidP="0003081D">
            <w:pPr>
              <w:rPr>
                <w:rFonts w:ascii="Times New Roman" w:eastAsia="Times New Roman" w:hAnsi="Times New Roman" w:cs="Times New Roman"/>
                <w:sz w:val="24"/>
                <w:szCs w:val="24"/>
              </w:rPr>
            </w:pPr>
          </w:p>
          <w:p w14:paraId="509FA9FF" w14:textId="78BC7A7C"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r>
      <w:tr w:rsidR="0003081D" w:rsidRPr="0093205B" w14:paraId="789C966A" w14:textId="77777777" w:rsidTr="0003081D">
        <w:tc>
          <w:tcPr>
            <w:tcW w:w="205" w:type="pct"/>
          </w:tcPr>
          <w:p w14:paraId="0236329C" w14:textId="71B3D976"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16</w:t>
            </w:r>
          </w:p>
        </w:tc>
        <w:tc>
          <w:tcPr>
            <w:tcW w:w="975" w:type="pct"/>
            <w:tcMar>
              <w:top w:w="43" w:type="dxa"/>
              <w:left w:w="115" w:type="dxa"/>
              <w:bottom w:w="43" w:type="dxa"/>
              <w:right w:w="115" w:type="dxa"/>
            </w:tcMar>
          </w:tcPr>
          <w:p w14:paraId="744029EA" w14:textId="1BAA6BCC"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 xml:space="preserve">Demonstrate an understanding of information security. </w:t>
            </w:r>
          </w:p>
        </w:tc>
        <w:tc>
          <w:tcPr>
            <w:tcW w:w="1512" w:type="pct"/>
          </w:tcPr>
          <w:p w14:paraId="73F6222F"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48A644D" w14:textId="77777777" w:rsidR="0003081D" w:rsidRPr="00ED3052" w:rsidRDefault="0003081D" w:rsidP="0003081D">
            <w:pPr>
              <w:numPr>
                <w:ilvl w:val="0"/>
                <w:numId w:val="9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0C36C84D" w14:textId="77777777" w:rsidR="0003081D" w:rsidRPr="00ED3052" w:rsidRDefault="0003081D" w:rsidP="0003081D">
            <w:pPr>
              <w:numPr>
                <w:ilvl w:val="0"/>
                <w:numId w:val="9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2CAEDBC9" w14:textId="77777777" w:rsidR="0003081D" w:rsidRPr="00ED3052" w:rsidRDefault="0003081D" w:rsidP="0003081D">
            <w:pPr>
              <w:numPr>
                <w:ilvl w:val="0"/>
                <w:numId w:val="9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4B326F22" w14:textId="77777777" w:rsidR="0003081D" w:rsidRPr="00ED3052" w:rsidRDefault="0003081D" w:rsidP="0003081D">
            <w:pPr>
              <w:numPr>
                <w:ilvl w:val="0"/>
                <w:numId w:val="9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6B5CBDFF" w14:textId="77777777" w:rsidR="0003081D" w:rsidRDefault="0003081D" w:rsidP="0003081D">
            <w:pPr>
              <w:numPr>
                <w:ilvl w:val="0"/>
                <w:numId w:val="9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protecting confidentiality (e.g., protecting login information and customer information)</w:t>
            </w:r>
          </w:p>
          <w:p w14:paraId="5C94EC65" w14:textId="031F85CD" w:rsidR="0003081D" w:rsidRPr="0003081D" w:rsidRDefault="0003081D" w:rsidP="0003081D">
            <w:pPr>
              <w:numPr>
                <w:ilvl w:val="0"/>
                <w:numId w:val="96"/>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following workplace security procedures.</w:t>
            </w:r>
          </w:p>
        </w:tc>
        <w:tc>
          <w:tcPr>
            <w:tcW w:w="1155" w:type="pct"/>
          </w:tcPr>
          <w:p w14:paraId="583DCF4F"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52425FFC" w14:textId="77777777" w:rsidR="0003081D" w:rsidRDefault="0003081D" w:rsidP="0003081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sidRPr="009C4A1C">
              <w:rPr>
                <w:rFonts w:ascii="Times New Roman" w:eastAsia="Times New Roman" w:hAnsi="Times New Roman" w:cs="Times New Roman"/>
                <w:sz w:val="24"/>
                <w:szCs w:val="24"/>
              </w:rPr>
              <w:t xml:space="preserve">, </w:t>
            </w:r>
            <w:proofErr w:type="gramStart"/>
            <w:r w:rsidRPr="009C4A1C">
              <w:rPr>
                <w:rFonts w:ascii="Times New Roman" w:eastAsia="Times New Roman" w:hAnsi="Times New Roman" w:cs="Times New Roman"/>
                <w:sz w:val="24"/>
                <w:szCs w:val="24"/>
              </w:rPr>
              <w:t>9.</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sidRPr="009C4A1C">
              <w:rPr>
                <w:rFonts w:ascii="Times New Roman" w:eastAsia="Times New Roman" w:hAnsi="Times New Roman" w:cs="Times New Roman"/>
                <w:sz w:val="24"/>
                <w:szCs w:val="24"/>
              </w:rPr>
              <w:t xml:space="preserve">, </w:t>
            </w:r>
            <w:proofErr w:type="gramStart"/>
            <w:r w:rsidRPr="009C4A1C">
              <w:rPr>
                <w:rFonts w:ascii="Times New Roman" w:eastAsia="Times New Roman" w:hAnsi="Times New Roman" w:cs="Times New Roman"/>
                <w:sz w:val="24"/>
                <w:szCs w:val="24"/>
              </w:rPr>
              <w:t>10.</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11.W</w:t>
            </w:r>
            <w:proofErr w:type="gramEnd"/>
            <w:r w:rsidRPr="009C4A1C">
              <w:rPr>
                <w:rFonts w:ascii="Times New Roman" w:eastAsia="Times New Roman" w:hAnsi="Times New Roman" w:cs="Times New Roman"/>
                <w:sz w:val="24"/>
                <w:szCs w:val="24"/>
              </w:rPr>
              <w:t xml:space="preserve">, </w:t>
            </w:r>
            <w:proofErr w:type="gramStart"/>
            <w:r w:rsidRPr="009C4A1C">
              <w:rPr>
                <w:rFonts w:ascii="Times New Roman" w:eastAsia="Times New Roman" w:hAnsi="Times New Roman" w:cs="Times New Roman"/>
                <w:sz w:val="24"/>
                <w:szCs w:val="24"/>
              </w:rPr>
              <w:t>11.</w:t>
            </w:r>
            <w:r>
              <w:rPr>
                <w:rFonts w:ascii="Times New Roman" w:eastAsia="Times New Roman" w:hAnsi="Times New Roman" w:cs="Times New Roman"/>
                <w:sz w:val="24"/>
                <w:szCs w:val="24"/>
              </w:rPr>
              <w:t>R</w:t>
            </w:r>
            <w:proofErr w:type="gramEnd"/>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12.W</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57691D8A" w14:textId="77777777" w:rsidR="0003081D" w:rsidRPr="009C4A1C" w:rsidRDefault="0003081D" w:rsidP="0003081D">
            <w:pPr>
              <w:rPr>
                <w:rFonts w:ascii="Times New Roman" w:eastAsia="Times New Roman" w:hAnsi="Times New Roman" w:cs="Times New Roman"/>
                <w:sz w:val="24"/>
                <w:szCs w:val="24"/>
              </w:rPr>
            </w:pPr>
          </w:p>
          <w:p w14:paraId="769F0C8C" w14:textId="77777777" w:rsidR="0003081D" w:rsidRPr="009C4A1C" w:rsidRDefault="0003081D" w:rsidP="0003081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EB159C2" w14:textId="77777777" w:rsidR="0003081D" w:rsidRDefault="0003081D" w:rsidP="0003081D">
            <w:pPr>
              <w:rPr>
                <w:rFonts w:ascii="Times New Roman" w:eastAsia="Times New Roman" w:hAnsi="Times New Roman" w:cs="Times New Roman"/>
                <w:sz w:val="24"/>
                <w:szCs w:val="24"/>
              </w:rPr>
            </w:pPr>
          </w:p>
          <w:p w14:paraId="5646E3C3" w14:textId="04CD4DE8"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r>
      <w:tr w:rsidR="0003081D" w:rsidRPr="0093205B" w14:paraId="51EAECCE" w14:textId="77777777" w:rsidTr="0003081D">
        <w:tc>
          <w:tcPr>
            <w:tcW w:w="205" w:type="pct"/>
          </w:tcPr>
          <w:p w14:paraId="64323A46" w14:textId="53327C5F"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17</w:t>
            </w:r>
          </w:p>
        </w:tc>
        <w:tc>
          <w:tcPr>
            <w:tcW w:w="975" w:type="pct"/>
            <w:tcMar>
              <w:top w:w="43" w:type="dxa"/>
              <w:left w:w="115" w:type="dxa"/>
              <w:bottom w:w="43" w:type="dxa"/>
              <w:right w:w="115" w:type="dxa"/>
            </w:tcMar>
          </w:tcPr>
          <w:p w14:paraId="75F286B6" w14:textId="52DA201A"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 xml:space="preserve">Maintain working knowledge of current </w:t>
            </w:r>
            <w:proofErr w:type="gramStart"/>
            <w:r w:rsidRPr="009C4A1C">
              <w:rPr>
                <w:rFonts w:ascii="Times New Roman" w:eastAsia="Times New Roman" w:hAnsi="Times New Roman" w:cs="Times New Roman"/>
                <w:sz w:val="24"/>
                <w:szCs w:val="24"/>
              </w:rPr>
              <w:t>information-technology</w:t>
            </w:r>
            <w:proofErr w:type="gramEnd"/>
            <w:r w:rsidRPr="009C4A1C">
              <w:rPr>
                <w:rFonts w:ascii="Times New Roman" w:eastAsia="Times New Roman" w:hAnsi="Times New Roman" w:cs="Times New Roman"/>
                <w:sz w:val="24"/>
                <w:szCs w:val="24"/>
              </w:rPr>
              <w:t xml:space="preserve"> (IT) systems.</w:t>
            </w:r>
          </w:p>
        </w:tc>
        <w:tc>
          <w:tcPr>
            <w:tcW w:w="1512" w:type="pct"/>
          </w:tcPr>
          <w:p w14:paraId="150E6C40"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655B8ED1" w14:textId="77777777" w:rsidR="0003081D" w:rsidRPr="00ED3052" w:rsidRDefault="0003081D" w:rsidP="0003081D">
            <w:pPr>
              <w:numPr>
                <w:ilvl w:val="0"/>
                <w:numId w:val="9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0482D147" w14:textId="77777777" w:rsidR="0003081D" w:rsidRPr="00ED3052" w:rsidRDefault="0003081D" w:rsidP="0003081D">
            <w:pPr>
              <w:numPr>
                <w:ilvl w:val="0"/>
                <w:numId w:val="9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29A3531B" w14:textId="77777777" w:rsidR="0003081D" w:rsidRPr="00ED3052" w:rsidRDefault="0003081D" w:rsidP="0003081D">
            <w:pPr>
              <w:numPr>
                <w:ilvl w:val="0"/>
                <w:numId w:val="9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79B80321" w14:textId="77777777" w:rsidR="0003081D" w:rsidRPr="00ED3052" w:rsidRDefault="0003081D" w:rsidP="0003081D">
            <w:pPr>
              <w:numPr>
                <w:ilvl w:val="0"/>
                <w:numId w:val="9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32F1EA97" w14:textId="77777777" w:rsidR="0003081D" w:rsidRDefault="0003081D" w:rsidP="0003081D">
            <w:pPr>
              <w:numPr>
                <w:ilvl w:val="0"/>
                <w:numId w:val="9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7426FAE9" w14:textId="6EEDC6D6" w:rsidR="0003081D" w:rsidRPr="0003081D" w:rsidRDefault="0003081D" w:rsidP="0003081D">
            <w:pPr>
              <w:numPr>
                <w:ilvl w:val="0"/>
                <w:numId w:val="97"/>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troubleshooting protocols and techniques.</w:t>
            </w:r>
          </w:p>
        </w:tc>
        <w:tc>
          <w:tcPr>
            <w:tcW w:w="1155" w:type="pct"/>
          </w:tcPr>
          <w:p w14:paraId="1674B428"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12A040F7" w14:textId="77777777" w:rsidR="0003081D" w:rsidRDefault="0003081D" w:rsidP="0003081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9.R, 10.C, 10.W, 10.R, 11.C, 11.W, 11.R, 12.C, 12.W, 12.R</w:t>
            </w:r>
          </w:p>
          <w:p w14:paraId="28E8FE40" w14:textId="77777777" w:rsidR="0003081D" w:rsidRPr="009C4A1C" w:rsidRDefault="0003081D" w:rsidP="0003081D">
            <w:pPr>
              <w:rPr>
                <w:rFonts w:ascii="Times New Roman" w:eastAsia="Times New Roman" w:hAnsi="Times New Roman" w:cs="Times New Roman"/>
                <w:sz w:val="24"/>
                <w:szCs w:val="24"/>
              </w:rPr>
            </w:pPr>
          </w:p>
          <w:p w14:paraId="0D6EB1C6" w14:textId="77777777" w:rsidR="0003081D" w:rsidRPr="009C4A1C" w:rsidRDefault="0003081D" w:rsidP="0003081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AA6A835" w14:textId="77777777" w:rsidR="0003081D" w:rsidRPr="009C4A1C" w:rsidRDefault="0003081D" w:rsidP="0003081D">
            <w:pPr>
              <w:rPr>
                <w:rFonts w:ascii="Times New Roman" w:eastAsia="Times New Roman" w:hAnsi="Times New Roman" w:cs="Times New Roman"/>
                <w:sz w:val="24"/>
                <w:szCs w:val="24"/>
              </w:rPr>
            </w:pPr>
          </w:p>
          <w:p w14:paraId="16303195" w14:textId="168FEAB3"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 COM.2, COM.7, COM.9, COM.10, COM.11, COM.16, COM.18, PS.17 </w:t>
            </w:r>
          </w:p>
        </w:tc>
      </w:tr>
      <w:tr w:rsidR="0003081D" w:rsidRPr="0093205B" w14:paraId="33242183" w14:textId="77777777" w:rsidTr="0003081D">
        <w:tc>
          <w:tcPr>
            <w:tcW w:w="205" w:type="pct"/>
          </w:tcPr>
          <w:p w14:paraId="5D81E809" w14:textId="2A2B88A8"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18</w:t>
            </w:r>
          </w:p>
        </w:tc>
        <w:tc>
          <w:tcPr>
            <w:tcW w:w="975" w:type="pct"/>
            <w:tcMar>
              <w:top w:w="43" w:type="dxa"/>
              <w:left w:w="115" w:type="dxa"/>
              <w:bottom w:w="43" w:type="dxa"/>
              <w:right w:w="115" w:type="dxa"/>
            </w:tcMar>
          </w:tcPr>
          <w:p w14:paraId="5BAF89B8" w14:textId="2535AEC0" w:rsidR="0003081D" w:rsidRPr="009D01E3" w:rsidRDefault="0003081D" w:rsidP="0003081D">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proficiency with</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technologies, tools, and machines common to a specific occupation.</w:t>
            </w:r>
          </w:p>
        </w:tc>
        <w:tc>
          <w:tcPr>
            <w:tcW w:w="1512" w:type="pct"/>
          </w:tcPr>
          <w:p w14:paraId="7843399F" w14:textId="40974E8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1155" w:type="pct"/>
          </w:tcPr>
          <w:p w14:paraId="46068A8A"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07AC55C2" w14:textId="77777777" w:rsidR="0003081D" w:rsidRPr="009C4A1C" w:rsidRDefault="0003081D" w:rsidP="0003081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962963D" w14:textId="77777777" w:rsidR="0003081D" w:rsidRPr="009C4A1C" w:rsidRDefault="0003081D" w:rsidP="0003081D">
            <w:pPr>
              <w:rPr>
                <w:rFonts w:ascii="Times New Roman" w:eastAsia="Times New Roman" w:hAnsi="Times New Roman" w:cs="Times New Roman"/>
                <w:sz w:val="24"/>
                <w:szCs w:val="24"/>
              </w:rPr>
            </w:pPr>
          </w:p>
          <w:p w14:paraId="03FD9AB1" w14:textId="562AAD2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A.7, A.8, A.9, AFDA.1, AFDA.3, AFDA.5, AII.4, AII.7, AII.9, COM.1, COM.7, COM.10, COM.11, COM.12, COM.16</w:t>
            </w:r>
          </w:p>
        </w:tc>
      </w:tr>
      <w:tr w:rsidR="0003081D" w:rsidRPr="0093205B" w14:paraId="1A9E31F0" w14:textId="77777777" w:rsidTr="0003081D">
        <w:tc>
          <w:tcPr>
            <w:tcW w:w="205" w:type="pct"/>
          </w:tcPr>
          <w:p w14:paraId="577D13E4" w14:textId="3E4188E9"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lang w:val="fr-FR"/>
              </w:rPr>
              <w:t>19</w:t>
            </w:r>
          </w:p>
        </w:tc>
        <w:tc>
          <w:tcPr>
            <w:tcW w:w="975" w:type="pct"/>
            <w:tcMar>
              <w:top w:w="43" w:type="dxa"/>
              <w:left w:w="115" w:type="dxa"/>
              <w:bottom w:w="43" w:type="dxa"/>
              <w:right w:w="115" w:type="dxa"/>
            </w:tcMar>
          </w:tcPr>
          <w:p w14:paraId="7470F3C2" w14:textId="732E2104"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Apply mathematical skills to job-specific tasks.</w:t>
            </w:r>
          </w:p>
        </w:tc>
        <w:tc>
          <w:tcPr>
            <w:tcW w:w="1512" w:type="pct"/>
          </w:tcPr>
          <w:p w14:paraId="4BB59681"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105BBD0A" w14:textId="77777777" w:rsidR="0003081D" w:rsidRPr="00ED3052" w:rsidRDefault="0003081D" w:rsidP="0003081D">
            <w:pPr>
              <w:numPr>
                <w:ilvl w:val="0"/>
                <w:numId w:val="9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0C05522D" w14:textId="77777777" w:rsidR="0003081D" w:rsidRDefault="0003081D" w:rsidP="0003081D">
            <w:pPr>
              <w:numPr>
                <w:ilvl w:val="0"/>
                <w:numId w:val="9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applying mathematical processes to accomplish job-specific tasks (e.g., estimating required supplies, completing expense reports)</w:t>
            </w:r>
          </w:p>
          <w:p w14:paraId="2C4442D4" w14:textId="5BC41277" w:rsidR="0003081D" w:rsidRPr="0003081D" w:rsidRDefault="0003081D" w:rsidP="0003081D">
            <w:pPr>
              <w:numPr>
                <w:ilvl w:val="0"/>
                <w:numId w:val="98"/>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managing personal finance (e.g., understanding wage rates, paycheck deductions, taxes, sales receipts).</w:t>
            </w:r>
          </w:p>
        </w:tc>
        <w:tc>
          <w:tcPr>
            <w:tcW w:w="1155" w:type="pct"/>
          </w:tcPr>
          <w:p w14:paraId="51C4817A"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5E3C8751" w14:textId="77777777" w:rsidR="0003081D" w:rsidRDefault="0003081D" w:rsidP="0003081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Pr>
                <w:rFonts w:ascii="Times New Roman" w:eastAsia="Times New Roman" w:hAnsi="Times New Roman" w:cs="Times New Roman"/>
                <w:sz w:val="24"/>
                <w:szCs w:val="24"/>
              </w:rPr>
              <w:t xml:space="preserve">,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Pr>
                <w:rFonts w:ascii="Times New Roman" w:eastAsia="Times New Roman" w:hAnsi="Times New Roman" w:cs="Times New Roman"/>
                <w:sz w:val="24"/>
                <w:szCs w:val="24"/>
              </w:rPr>
              <w:t xml:space="preserve">,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11.W</w:t>
            </w:r>
            <w:proofErr w:type="gramEnd"/>
            <w:r>
              <w:rPr>
                <w:rFonts w:ascii="Times New Roman" w:eastAsia="Times New Roman" w:hAnsi="Times New Roman" w:cs="Times New Roman"/>
                <w:sz w:val="24"/>
                <w:szCs w:val="24"/>
              </w:rPr>
              <w:t xml:space="preserve">, 12.DSR,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12.W</w:t>
            </w:r>
          </w:p>
          <w:p w14:paraId="53202017" w14:textId="77777777" w:rsidR="0003081D" w:rsidRPr="009C4A1C" w:rsidRDefault="0003081D" w:rsidP="0003081D">
            <w:pPr>
              <w:rPr>
                <w:rFonts w:ascii="Times New Roman" w:eastAsia="Times New Roman" w:hAnsi="Times New Roman" w:cs="Times New Roman"/>
                <w:sz w:val="24"/>
                <w:szCs w:val="24"/>
              </w:rPr>
            </w:pPr>
          </w:p>
          <w:p w14:paraId="127C0141" w14:textId="77777777" w:rsidR="0003081D" w:rsidRPr="009C4A1C" w:rsidRDefault="0003081D" w:rsidP="0003081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A48C77F" w14:textId="77777777" w:rsidR="0003081D" w:rsidRPr="009C4A1C" w:rsidRDefault="0003081D" w:rsidP="0003081D">
            <w:pPr>
              <w:rPr>
                <w:rFonts w:ascii="Times New Roman" w:eastAsia="Times New Roman" w:hAnsi="Times New Roman" w:cs="Times New Roman"/>
                <w:sz w:val="24"/>
                <w:szCs w:val="24"/>
              </w:rPr>
            </w:pPr>
          </w:p>
          <w:p w14:paraId="151A2569" w14:textId="77777777" w:rsidR="0003081D" w:rsidRDefault="0003081D" w:rsidP="0003081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A.1, A.3, A.4, A.5, A.7, A.8, A.9, AFDA.1, AFDA.3, AFDA.5, AFDA.8, AII.3, AII.7, AII.9, AII.10, COM.1, COM.7</w:t>
            </w:r>
          </w:p>
          <w:p w14:paraId="2719F18E" w14:textId="77777777" w:rsidR="0003081D" w:rsidRPr="009C4A1C" w:rsidRDefault="0003081D" w:rsidP="0003081D">
            <w:pPr>
              <w:rPr>
                <w:rFonts w:ascii="Times New Roman" w:eastAsia="Times New Roman" w:hAnsi="Times New Roman" w:cs="Times New Roman"/>
                <w:sz w:val="24"/>
                <w:szCs w:val="24"/>
              </w:rPr>
            </w:pPr>
          </w:p>
          <w:p w14:paraId="7AA80394" w14:textId="2954A835"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r>
      <w:tr w:rsidR="0003081D" w:rsidRPr="0093205B" w14:paraId="530E42DE" w14:textId="77777777" w:rsidTr="0003081D">
        <w:tc>
          <w:tcPr>
            <w:tcW w:w="205" w:type="pct"/>
          </w:tcPr>
          <w:p w14:paraId="39778868" w14:textId="2FC5C801"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20</w:t>
            </w:r>
          </w:p>
        </w:tc>
        <w:tc>
          <w:tcPr>
            <w:tcW w:w="975" w:type="pct"/>
            <w:tcMar>
              <w:top w:w="43" w:type="dxa"/>
              <w:left w:w="115" w:type="dxa"/>
              <w:bottom w:w="43" w:type="dxa"/>
              <w:right w:w="115" w:type="dxa"/>
            </w:tcMar>
          </w:tcPr>
          <w:p w14:paraId="39B8D646" w14:textId="5196A488"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professionalism.</w:t>
            </w:r>
          </w:p>
        </w:tc>
        <w:tc>
          <w:tcPr>
            <w:tcW w:w="1512" w:type="pct"/>
          </w:tcPr>
          <w:p w14:paraId="1B32CAE7"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69EBD10" w14:textId="77777777" w:rsidR="0003081D" w:rsidRPr="00ED3052" w:rsidRDefault="0003081D" w:rsidP="0003081D">
            <w:pPr>
              <w:numPr>
                <w:ilvl w:val="0"/>
                <w:numId w:val="9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12C7CAAF" w14:textId="77777777" w:rsidR="0003081D" w:rsidRPr="00ED3052" w:rsidRDefault="0003081D" w:rsidP="0003081D">
            <w:pPr>
              <w:numPr>
                <w:ilvl w:val="0"/>
                <w:numId w:val="9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15B75413" w14:textId="77777777" w:rsidR="0003081D" w:rsidRPr="00ED3052" w:rsidRDefault="0003081D" w:rsidP="0003081D">
            <w:pPr>
              <w:numPr>
                <w:ilvl w:val="0"/>
                <w:numId w:val="9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35210EBB" w14:textId="77777777" w:rsidR="0003081D" w:rsidRPr="00ED3052" w:rsidRDefault="0003081D" w:rsidP="0003081D">
            <w:pPr>
              <w:numPr>
                <w:ilvl w:val="0"/>
                <w:numId w:val="9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269752E6" w14:textId="77777777" w:rsidR="0003081D" w:rsidRDefault="0003081D" w:rsidP="0003081D">
            <w:pPr>
              <w:numPr>
                <w:ilvl w:val="0"/>
                <w:numId w:val="9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030102C4" w14:textId="47230C2F" w:rsidR="0003081D" w:rsidRPr="0003081D" w:rsidRDefault="0003081D" w:rsidP="0003081D">
            <w:pPr>
              <w:numPr>
                <w:ilvl w:val="0"/>
                <w:numId w:val="99"/>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maintaining professional appearance (e.g., maintaining personal hygiene, adhering to a dress code).</w:t>
            </w:r>
          </w:p>
        </w:tc>
        <w:tc>
          <w:tcPr>
            <w:tcW w:w="1155" w:type="pct"/>
          </w:tcPr>
          <w:p w14:paraId="58D3C9AE"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78027108" w14:textId="77777777" w:rsidR="0003081D" w:rsidRDefault="0003081D" w:rsidP="0003081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0B732C6" w14:textId="77777777" w:rsidR="0003081D" w:rsidRDefault="0003081D" w:rsidP="0003081D">
            <w:pPr>
              <w:rPr>
                <w:rFonts w:ascii="Times New Roman" w:eastAsia="Times New Roman" w:hAnsi="Times New Roman" w:cs="Times New Roman"/>
                <w:sz w:val="24"/>
                <w:szCs w:val="24"/>
              </w:rPr>
            </w:pPr>
          </w:p>
          <w:p w14:paraId="4FED060F" w14:textId="5F239AF0"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r>
      <w:tr w:rsidR="0003081D" w:rsidRPr="0093205B" w14:paraId="3AD3EA9F" w14:textId="77777777" w:rsidTr="0003081D">
        <w:tc>
          <w:tcPr>
            <w:tcW w:w="205" w:type="pct"/>
          </w:tcPr>
          <w:p w14:paraId="2CC7F3A4" w14:textId="73FBCE30"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21</w:t>
            </w:r>
          </w:p>
        </w:tc>
        <w:tc>
          <w:tcPr>
            <w:tcW w:w="975" w:type="pct"/>
            <w:tcMar>
              <w:top w:w="43" w:type="dxa"/>
              <w:left w:w="115" w:type="dxa"/>
              <w:bottom w:w="43" w:type="dxa"/>
              <w:right w:w="115" w:type="dxa"/>
            </w:tcMar>
          </w:tcPr>
          <w:p w14:paraId="0DDA9780" w14:textId="1E2201F3"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reading and writing skills.</w:t>
            </w:r>
          </w:p>
        </w:tc>
        <w:tc>
          <w:tcPr>
            <w:tcW w:w="1512" w:type="pct"/>
          </w:tcPr>
          <w:p w14:paraId="19B17A28"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8A810D2" w14:textId="77777777" w:rsidR="0003081D" w:rsidRPr="00ED3052" w:rsidRDefault="0003081D" w:rsidP="0003081D">
            <w:pPr>
              <w:numPr>
                <w:ilvl w:val="0"/>
                <w:numId w:val="10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729A1C48" w14:textId="77777777" w:rsidR="0003081D" w:rsidRPr="00ED3052" w:rsidRDefault="0003081D" w:rsidP="0003081D">
            <w:pPr>
              <w:numPr>
                <w:ilvl w:val="0"/>
                <w:numId w:val="10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1D3BE7C0" w14:textId="77777777" w:rsidR="0003081D" w:rsidRPr="00ED3052" w:rsidRDefault="0003081D" w:rsidP="0003081D">
            <w:pPr>
              <w:numPr>
                <w:ilvl w:val="1"/>
                <w:numId w:val="100"/>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ability to convey messages with clarity</w:t>
            </w:r>
          </w:p>
          <w:p w14:paraId="1E367251" w14:textId="77777777" w:rsidR="0003081D" w:rsidRPr="00ED3052" w:rsidRDefault="0003081D" w:rsidP="0003081D">
            <w:pPr>
              <w:numPr>
                <w:ilvl w:val="1"/>
                <w:numId w:val="100"/>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1801E8FD" w14:textId="77777777" w:rsidR="0003081D" w:rsidRDefault="0003081D" w:rsidP="0003081D">
            <w:pPr>
              <w:numPr>
                <w:ilvl w:val="1"/>
                <w:numId w:val="100"/>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15F2B077" w14:textId="3C11F572" w:rsidR="0003081D" w:rsidRPr="0003081D" w:rsidRDefault="0003081D" w:rsidP="0003081D">
            <w:pPr>
              <w:numPr>
                <w:ilvl w:val="1"/>
                <w:numId w:val="100"/>
              </w:numPr>
              <w:shd w:val="clear" w:color="auto" w:fill="FFFFFF"/>
              <w:ind w:left="2190"/>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forms and conventions (e.g., formatting documents, using an email signature).</w:t>
            </w:r>
          </w:p>
        </w:tc>
        <w:tc>
          <w:tcPr>
            <w:tcW w:w="1155" w:type="pct"/>
          </w:tcPr>
          <w:p w14:paraId="1A688A18"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2B6366DB" w14:textId="77777777" w:rsidR="0003081D" w:rsidRDefault="0003081D" w:rsidP="0003081D">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9.W</w:t>
            </w:r>
            <w:proofErr w:type="gramEnd"/>
            <w:r>
              <w:rPr>
                <w:rFonts w:ascii="Times New Roman" w:eastAsia="Times New Roman" w:hAnsi="Times New Roman" w:cs="Times New Roman"/>
                <w:sz w:val="24"/>
                <w:szCs w:val="24"/>
              </w:rPr>
              <w:t xml:space="preserve">, 9.LU, 10.C, 10.DSR,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10.W</w:t>
            </w:r>
            <w:proofErr w:type="gramEnd"/>
            <w:r>
              <w:rPr>
                <w:rFonts w:ascii="Times New Roman" w:eastAsia="Times New Roman" w:hAnsi="Times New Roman" w:cs="Times New Roman"/>
                <w:sz w:val="24"/>
                <w:szCs w:val="24"/>
              </w:rPr>
              <w:t xml:space="preserve">, 10.LU, 11.C,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11.W</w:t>
            </w:r>
            <w:proofErr w:type="gramEnd"/>
            <w:r>
              <w:rPr>
                <w:rFonts w:ascii="Times New Roman" w:eastAsia="Times New Roman" w:hAnsi="Times New Roman" w:cs="Times New Roman"/>
                <w:sz w:val="24"/>
                <w:szCs w:val="24"/>
              </w:rPr>
              <w:t xml:space="preserve">, 11.LU, 12.C, 12.DSR,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12.W</w:t>
            </w:r>
            <w:proofErr w:type="gramEnd"/>
            <w:r>
              <w:rPr>
                <w:rFonts w:ascii="Times New Roman" w:eastAsia="Times New Roman" w:hAnsi="Times New Roman" w:cs="Times New Roman"/>
                <w:sz w:val="24"/>
                <w:szCs w:val="24"/>
              </w:rPr>
              <w:t>, 12.LU</w:t>
            </w:r>
          </w:p>
          <w:p w14:paraId="1F6DA16C" w14:textId="77777777" w:rsidR="0003081D" w:rsidRPr="009C4A1C" w:rsidRDefault="0003081D" w:rsidP="0003081D">
            <w:pPr>
              <w:rPr>
                <w:rFonts w:ascii="Times New Roman" w:eastAsia="Times New Roman" w:hAnsi="Times New Roman" w:cs="Times New Roman"/>
                <w:sz w:val="24"/>
                <w:szCs w:val="24"/>
              </w:rPr>
            </w:pPr>
          </w:p>
          <w:p w14:paraId="37866B6C" w14:textId="4BD6791C"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r>
      <w:tr w:rsidR="0003081D" w:rsidRPr="0093205B" w14:paraId="5A6CE29D" w14:textId="77777777" w:rsidTr="0003081D">
        <w:tc>
          <w:tcPr>
            <w:tcW w:w="205" w:type="pct"/>
          </w:tcPr>
          <w:p w14:paraId="44CA2E97" w14:textId="7DF10EF2"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22</w:t>
            </w:r>
          </w:p>
        </w:tc>
        <w:tc>
          <w:tcPr>
            <w:tcW w:w="975" w:type="pct"/>
            <w:tcMar>
              <w:top w:w="43" w:type="dxa"/>
              <w:left w:w="115" w:type="dxa"/>
              <w:bottom w:w="43" w:type="dxa"/>
              <w:right w:w="115" w:type="dxa"/>
            </w:tcMar>
          </w:tcPr>
          <w:p w14:paraId="1B6A2C5A" w14:textId="23D749B6"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workplace safety.</w:t>
            </w:r>
          </w:p>
        </w:tc>
        <w:tc>
          <w:tcPr>
            <w:tcW w:w="1512" w:type="pct"/>
          </w:tcPr>
          <w:p w14:paraId="15337EE5"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7397DE5F" w14:textId="77777777" w:rsidR="0003081D" w:rsidRPr="00ED3052" w:rsidRDefault="0003081D" w:rsidP="0003081D">
            <w:pPr>
              <w:numPr>
                <w:ilvl w:val="0"/>
                <w:numId w:val="10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243AD1C8" w14:textId="77777777" w:rsidR="0003081D" w:rsidRPr="00ED3052" w:rsidRDefault="0003081D" w:rsidP="0003081D">
            <w:pPr>
              <w:numPr>
                <w:ilvl w:val="1"/>
                <w:numId w:val="101"/>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7F8EB574" w14:textId="77777777" w:rsidR="0003081D" w:rsidRPr="00ED3052" w:rsidRDefault="0003081D" w:rsidP="0003081D">
            <w:pPr>
              <w:numPr>
                <w:ilvl w:val="1"/>
                <w:numId w:val="101"/>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20D40E24" w14:textId="77777777" w:rsidR="0003081D" w:rsidRPr="00ED3052" w:rsidRDefault="0003081D" w:rsidP="0003081D">
            <w:pPr>
              <w:numPr>
                <w:ilvl w:val="0"/>
                <w:numId w:val="10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57D4AF89" w14:textId="77777777" w:rsidR="0003081D" w:rsidRDefault="0003081D" w:rsidP="0003081D">
            <w:pPr>
              <w:numPr>
                <w:ilvl w:val="0"/>
                <w:numId w:val="10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533435D6" w14:textId="15A0E097" w:rsidR="0003081D" w:rsidRPr="0003081D" w:rsidRDefault="0003081D" w:rsidP="0003081D">
            <w:pPr>
              <w:numPr>
                <w:ilvl w:val="0"/>
                <w:numId w:val="101"/>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following emergency protocols (e.g., evacuation routes).</w:t>
            </w:r>
          </w:p>
        </w:tc>
        <w:tc>
          <w:tcPr>
            <w:tcW w:w="1155" w:type="pct"/>
          </w:tcPr>
          <w:p w14:paraId="150234FA"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521A02F0" w14:textId="77777777" w:rsidR="0003081D" w:rsidRDefault="0003081D" w:rsidP="0003081D">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12.RI</w:t>
            </w:r>
            <w:proofErr w:type="gramEnd"/>
            <w:r w:rsidRPr="009C4A1C">
              <w:rPr>
                <w:rFonts w:ascii="Times New Roman" w:eastAsia="Times New Roman" w:hAnsi="Times New Roman" w:cs="Times New Roman"/>
                <w:sz w:val="24"/>
                <w:szCs w:val="24"/>
              </w:rPr>
              <w:t xml:space="preserve"> </w:t>
            </w:r>
          </w:p>
          <w:p w14:paraId="4AEF931E" w14:textId="77777777" w:rsidR="0003081D" w:rsidRPr="009C4A1C" w:rsidRDefault="0003081D" w:rsidP="0003081D">
            <w:pPr>
              <w:rPr>
                <w:rFonts w:ascii="Times New Roman" w:eastAsia="Times New Roman" w:hAnsi="Times New Roman" w:cs="Times New Roman"/>
                <w:sz w:val="24"/>
                <w:szCs w:val="24"/>
              </w:rPr>
            </w:pPr>
          </w:p>
          <w:p w14:paraId="63EBCF3F" w14:textId="77777777" w:rsidR="0003081D" w:rsidRPr="009C4A1C" w:rsidRDefault="0003081D" w:rsidP="0003081D">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87A8C8F" w14:textId="77777777" w:rsidR="0003081D" w:rsidRDefault="0003081D" w:rsidP="0003081D">
            <w:pPr>
              <w:rPr>
                <w:rFonts w:ascii="Times New Roman" w:eastAsia="Times New Roman" w:hAnsi="Times New Roman" w:cs="Times New Roman"/>
                <w:sz w:val="24"/>
                <w:szCs w:val="24"/>
              </w:rPr>
            </w:pPr>
          </w:p>
          <w:p w14:paraId="10B71352" w14:textId="406F40A3"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r>
      <w:tr w:rsidR="0003081D" w:rsidRPr="0093205B" w14:paraId="258CE819" w14:textId="77777777" w:rsidTr="0003081D">
        <w:tc>
          <w:tcPr>
            <w:tcW w:w="205" w:type="pct"/>
            <w:shd w:val="clear" w:color="auto" w:fill="A2A2A2"/>
          </w:tcPr>
          <w:p w14:paraId="6D917537" w14:textId="7777777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975" w:type="pct"/>
            <w:shd w:val="clear" w:color="auto" w:fill="A2A2A2"/>
            <w:tcMar>
              <w:top w:w="43" w:type="dxa"/>
              <w:left w:w="115" w:type="dxa"/>
              <w:bottom w:w="43" w:type="dxa"/>
              <w:right w:w="115" w:type="dxa"/>
            </w:tcMar>
          </w:tcPr>
          <w:p w14:paraId="004AAEA1" w14:textId="070F7C45"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bookmarkStart w:id="2" w:name="_Toc67297991"/>
            <w:r w:rsidRPr="000755D8">
              <w:rPr>
                <w:rFonts w:ascii="Times New Roman" w:hAnsi="Times New Roman" w:cs="Times New Roman"/>
                <w:b/>
                <w:bCs/>
                <w:sz w:val="28"/>
                <w:szCs w:val="28"/>
              </w:rPr>
              <w:t>Examining All Aspects of an Industry</w:t>
            </w:r>
            <w:bookmarkEnd w:id="2"/>
          </w:p>
        </w:tc>
        <w:tc>
          <w:tcPr>
            <w:tcW w:w="1512" w:type="pct"/>
            <w:shd w:val="clear" w:color="auto" w:fill="A2A2A2"/>
          </w:tcPr>
          <w:p w14:paraId="4C19FC7A" w14:textId="7777777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1155" w:type="pct"/>
            <w:shd w:val="clear" w:color="auto" w:fill="A2A2A2"/>
          </w:tcPr>
          <w:p w14:paraId="1BF7B1AF"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shd w:val="clear" w:color="auto" w:fill="A2A2A2"/>
          </w:tcPr>
          <w:p w14:paraId="086854E1"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0244069C" w14:textId="77777777" w:rsidTr="0003081D">
        <w:tc>
          <w:tcPr>
            <w:tcW w:w="205" w:type="pct"/>
          </w:tcPr>
          <w:p w14:paraId="667559EB" w14:textId="781F0861"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23</w:t>
            </w:r>
          </w:p>
        </w:tc>
        <w:tc>
          <w:tcPr>
            <w:tcW w:w="975" w:type="pct"/>
            <w:tcMar>
              <w:top w:w="43" w:type="dxa"/>
              <w:left w:w="115" w:type="dxa"/>
              <w:bottom w:w="43" w:type="dxa"/>
              <w:right w:w="115" w:type="dxa"/>
            </w:tcMar>
          </w:tcPr>
          <w:p w14:paraId="3F07860E" w14:textId="762D1466" w:rsidR="0003081D" w:rsidRPr="009D01E3" w:rsidRDefault="0003081D" w:rsidP="0003081D">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512" w:type="pct"/>
          </w:tcPr>
          <w:p w14:paraId="21A1EDDD" w14:textId="77777777" w:rsidR="0003081D" w:rsidRPr="00ED3052" w:rsidRDefault="0003081D" w:rsidP="0003081D">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5C2F0C54" w14:textId="77777777" w:rsidR="0003081D" w:rsidRPr="00ED3052" w:rsidRDefault="0003081D" w:rsidP="0003081D">
            <w:pPr>
              <w:numPr>
                <w:ilvl w:val="0"/>
                <w:numId w:val="10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13F8D294" w14:textId="77777777" w:rsidR="0003081D" w:rsidRPr="00ED3052" w:rsidRDefault="0003081D" w:rsidP="0003081D">
            <w:pPr>
              <w:numPr>
                <w:ilvl w:val="0"/>
                <w:numId w:val="10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4BB325FF" w14:textId="77777777" w:rsidR="0003081D" w:rsidRPr="00ED3052" w:rsidRDefault="0003081D" w:rsidP="0003081D">
            <w:pPr>
              <w:numPr>
                <w:ilvl w:val="0"/>
                <w:numId w:val="10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review of previous performance (e.g., productivity, profit)</w:t>
            </w:r>
          </w:p>
          <w:p w14:paraId="32C58440" w14:textId="77777777" w:rsidR="0003081D" w:rsidRPr="00ED3052" w:rsidRDefault="0003081D" w:rsidP="0003081D">
            <w:pPr>
              <w:numPr>
                <w:ilvl w:val="0"/>
                <w:numId w:val="10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5E6F5235" w14:textId="77777777" w:rsidR="0003081D" w:rsidRPr="00ED3052" w:rsidRDefault="0003081D" w:rsidP="0003081D">
            <w:pPr>
              <w:numPr>
                <w:ilvl w:val="0"/>
                <w:numId w:val="10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6FB1959D" w14:textId="77777777" w:rsidR="0003081D" w:rsidRPr="00ED3052" w:rsidRDefault="0003081D" w:rsidP="0003081D">
            <w:pPr>
              <w:numPr>
                <w:ilvl w:val="0"/>
                <w:numId w:val="10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0AC5AA7D" w14:textId="77777777" w:rsidR="0003081D" w:rsidRPr="00ED3052" w:rsidRDefault="0003081D" w:rsidP="0003081D">
            <w:pPr>
              <w:numPr>
                <w:ilvl w:val="0"/>
                <w:numId w:val="10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5C2A3A07" w14:textId="77777777" w:rsidR="0003081D" w:rsidRPr="00ED3052" w:rsidRDefault="0003081D" w:rsidP="0003081D">
            <w:pPr>
              <w:numPr>
                <w:ilvl w:val="0"/>
                <w:numId w:val="10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1ED4AEFE" w14:textId="77777777" w:rsidR="0003081D" w:rsidRPr="0003081D" w:rsidRDefault="0003081D" w:rsidP="0003081D">
            <w:pPr>
              <w:numPr>
                <w:ilvl w:val="0"/>
                <w:numId w:val="102"/>
              </w:numPr>
              <w:shd w:val="clear" w:color="auto" w:fill="FFFFFF"/>
              <w:ind w:left="1095"/>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anticipation of changes in the business climate (e.g., economic factors, laws, regulations, taxes)</w:t>
            </w:r>
          </w:p>
          <w:p w14:paraId="1EAEA054" w14:textId="26657F63" w:rsidR="0003081D" w:rsidRPr="009D01E3" w:rsidRDefault="0003081D" w:rsidP="0003081D">
            <w:pPr>
              <w:numPr>
                <w:ilvl w:val="0"/>
                <w:numId w:val="102"/>
              </w:numPr>
              <w:shd w:val="clear" w:color="auto" w:fill="FFFFFF"/>
              <w:ind w:left="1095"/>
              <w:rPr>
                <w:rFonts w:ascii="Times New Roman" w:eastAsia="Times New Roman" w:hAnsi="Times New Roman" w:cs="Times New Roman"/>
                <w:b/>
                <w:bCs/>
                <w:sz w:val="28"/>
                <w:szCs w:val="28"/>
              </w:rPr>
            </w:pPr>
            <w:r w:rsidRPr="000755D8">
              <w:rPr>
                <w:rFonts w:ascii="Times New Roman" w:eastAsia="Times New Roman" w:hAnsi="Times New Roman" w:cs="Times New Roman"/>
                <w:sz w:val="24"/>
                <w:szCs w:val="24"/>
              </w:rPr>
              <w:t>anticipation of and compensation for organizational and industry risk.</w:t>
            </w:r>
          </w:p>
        </w:tc>
        <w:tc>
          <w:tcPr>
            <w:tcW w:w="1155" w:type="pct"/>
          </w:tcPr>
          <w:p w14:paraId="2C4976CE"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195F90D5" w14:textId="1AA8C0C6"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r>
      <w:tr w:rsidR="0003081D" w:rsidRPr="0093205B" w14:paraId="7AD4A4B2" w14:textId="77777777" w:rsidTr="0003081D">
        <w:tc>
          <w:tcPr>
            <w:tcW w:w="205" w:type="pct"/>
          </w:tcPr>
          <w:p w14:paraId="651D8044" w14:textId="56F8300A"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24</w:t>
            </w:r>
          </w:p>
        </w:tc>
        <w:tc>
          <w:tcPr>
            <w:tcW w:w="975" w:type="pct"/>
            <w:tcMar>
              <w:top w:w="43" w:type="dxa"/>
              <w:left w:w="115" w:type="dxa"/>
              <w:bottom w:w="43" w:type="dxa"/>
              <w:right w:w="115" w:type="dxa"/>
            </w:tcMar>
          </w:tcPr>
          <w:p w14:paraId="37CE908A" w14:textId="0434C9E4" w:rsidR="0003081D" w:rsidRPr="009D01E3" w:rsidRDefault="0003081D" w:rsidP="0003081D">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512" w:type="pct"/>
          </w:tcPr>
          <w:p w14:paraId="0074A5A6"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6038E86" w14:textId="77777777" w:rsidR="0003081D" w:rsidRPr="00ED3052" w:rsidRDefault="0003081D" w:rsidP="0003081D">
            <w:pPr>
              <w:numPr>
                <w:ilvl w:val="0"/>
                <w:numId w:val="1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217F6D85" w14:textId="77777777" w:rsidR="0003081D" w:rsidRPr="00ED3052" w:rsidRDefault="0003081D" w:rsidP="0003081D">
            <w:pPr>
              <w:numPr>
                <w:ilvl w:val="0"/>
                <w:numId w:val="1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30994732" w14:textId="77777777" w:rsidR="0003081D" w:rsidRPr="00ED3052" w:rsidRDefault="0003081D" w:rsidP="0003081D">
            <w:pPr>
              <w:numPr>
                <w:ilvl w:val="0"/>
                <w:numId w:val="1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034D0A05" w14:textId="77777777" w:rsidR="0003081D" w:rsidRPr="00ED3052" w:rsidRDefault="0003081D" w:rsidP="0003081D">
            <w:pPr>
              <w:numPr>
                <w:ilvl w:val="0"/>
                <w:numId w:val="1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3D860A2A" w14:textId="77777777" w:rsidR="0003081D" w:rsidRPr="00ED3052" w:rsidRDefault="0003081D" w:rsidP="0003081D">
            <w:pPr>
              <w:numPr>
                <w:ilvl w:val="0"/>
                <w:numId w:val="1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5A40D320" w14:textId="77777777" w:rsidR="0003081D" w:rsidRPr="00ED3052" w:rsidRDefault="0003081D" w:rsidP="0003081D">
            <w:pPr>
              <w:numPr>
                <w:ilvl w:val="0"/>
                <w:numId w:val="1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03F04DF7" w14:textId="77777777" w:rsidR="0003081D" w:rsidRPr="00ED3052" w:rsidRDefault="0003081D" w:rsidP="0003081D">
            <w:pPr>
              <w:numPr>
                <w:ilvl w:val="0"/>
                <w:numId w:val="1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1E6E84F4" w14:textId="77777777" w:rsidR="0003081D" w:rsidRPr="0003081D" w:rsidRDefault="0003081D" w:rsidP="0003081D">
            <w:pPr>
              <w:numPr>
                <w:ilvl w:val="0"/>
                <w:numId w:val="103"/>
              </w:numPr>
              <w:shd w:val="clear" w:color="auto" w:fill="FFFFFF"/>
              <w:ind w:left="1095"/>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resolution of conflicts</w:t>
            </w:r>
          </w:p>
          <w:p w14:paraId="0A8BBDD3" w14:textId="1F01ADA0" w:rsidR="0003081D" w:rsidRPr="009D01E3" w:rsidRDefault="0003081D" w:rsidP="0003081D">
            <w:pPr>
              <w:numPr>
                <w:ilvl w:val="0"/>
                <w:numId w:val="103"/>
              </w:numPr>
              <w:shd w:val="clear" w:color="auto" w:fill="FFFFFF"/>
              <w:ind w:left="1095"/>
              <w:rPr>
                <w:rFonts w:ascii="Times New Roman" w:eastAsia="Times New Roman" w:hAnsi="Times New Roman" w:cs="Times New Roman"/>
                <w:b/>
                <w:bCs/>
                <w:sz w:val="28"/>
                <w:szCs w:val="28"/>
              </w:rPr>
            </w:pPr>
            <w:r w:rsidRPr="000755D8">
              <w:rPr>
                <w:rFonts w:ascii="Times New Roman" w:eastAsia="Times New Roman" w:hAnsi="Times New Roman" w:cs="Times New Roman"/>
                <w:sz w:val="24"/>
                <w:szCs w:val="24"/>
              </w:rPr>
              <w:lastRenderedPageBreak/>
              <w:t>performance of employment functions (e.g., recruiting, hiring, retaining, discharging).</w:t>
            </w:r>
          </w:p>
        </w:tc>
        <w:tc>
          <w:tcPr>
            <w:tcW w:w="1155" w:type="pct"/>
          </w:tcPr>
          <w:p w14:paraId="2DFE0A44"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05DC988A"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0856DEA0" w14:textId="77777777" w:rsidTr="0003081D">
        <w:tc>
          <w:tcPr>
            <w:tcW w:w="205" w:type="pct"/>
          </w:tcPr>
          <w:p w14:paraId="586972F6" w14:textId="01A6F5FC"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25</w:t>
            </w:r>
          </w:p>
        </w:tc>
        <w:tc>
          <w:tcPr>
            <w:tcW w:w="975" w:type="pct"/>
            <w:tcMar>
              <w:top w:w="43" w:type="dxa"/>
              <w:left w:w="115" w:type="dxa"/>
              <w:bottom w:w="43" w:type="dxa"/>
              <w:right w:w="115" w:type="dxa"/>
            </w:tcMar>
          </w:tcPr>
          <w:p w14:paraId="606C23FA" w14:textId="1D4A1BCA" w:rsidR="0003081D" w:rsidRPr="009D01E3" w:rsidRDefault="0003081D" w:rsidP="0003081D">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512" w:type="pct"/>
          </w:tcPr>
          <w:p w14:paraId="77DD3E7E"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DB35AB6" w14:textId="77777777" w:rsidR="0003081D" w:rsidRPr="00ED3052" w:rsidRDefault="0003081D" w:rsidP="0003081D">
            <w:pPr>
              <w:numPr>
                <w:ilvl w:val="0"/>
                <w:numId w:val="10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64ABEA88" w14:textId="77777777" w:rsidR="0003081D" w:rsidRPr="00ED3052" w:rsidRDefault="0003081D" w:rsidP="0003081D">
            <w:pPr>
              <w:numPr>
                <w:ilvl w:val="0"/>
                <w:numId w:val="10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1CF5862F" w14:textId="77777777" w:rsidR="0003081D" w:rsidRDefault="0003081D" w:rsidP="0003081D">
            <w:pPr>
              <w:numPr>
                <w:ilvl w:val="0"/>
                <w:numId w:val="10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2FAD1B24" w14:textId="04DFE8E0" w:rsidR="0003081D" w:rsidRPr="0003081D" w:rsidRDefault="0003081D" w:rsidP="0003081D">
            <w:pPr>
              <w:numPr>
                <w:ilvl w:val="0"/>
                <w:numId w:val="104"/>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management of financial operations, including payroll, transactions, records, and reports.</w:t>
            </w:r>
          </w:p>
        </w:tc>
        <w:tc>
          <w:tcPr>
            <w:tcW w:w="1155" w:type="pct"/>
          </w:tcPr>
          <w:p w14:paraId="1EF70E72"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06F1E124"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69A6B238" w14:textId="77777777" w:rsidTr="0003081D">
        <w:tc>
          <w:tcPr>
            <w:tcW w:w="205" w:type="pct"/>
          </w:tcPr>
          <w:p w14:paraId="113695E4" w14:textId="3A8BE9C9"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26</w:t>
            </w:r>
          </w:p>
        </w:tc>
        <w:tc>
          <w:tcPr>
            <w:tcW w:w="975" w:type="pct"/>
            <w:tcMar>
              <w:top w:w="43" w:type="dxa"/>
              <w:left w:w="115" w:type="dxa"/>
              <w:bottom w:w="43" w:type="dxa"/>
              <w:right w:w="115" w:type="dxa"/>
            </w:tcMar>
          </w:tcPr>
          <w:p w14:paraId="24948C07" w14:textId="77777777" w:rsidR="0003081D" w:rsidRPr="009C4A1C" w:rsidRDefault="0003081D" w:rsidP="0003081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p>
          <w:p w14:paraId="762102BF" w14:textId="38A48413" w:rsidR="0003081D" w:rsidRPr="009D01E3" w:rsidRDefault="0003081D" w:rsidP="0003081D">
            <w:p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required of workers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512" w:type="pct"/>
          </w:tcPr>
          <w:p w14:paraId="03C9A0B8"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927595B" w14:textId="77777777" w:rsidR="0003081D" w:rsidRPr="00ED3052" w:rsidRDefault="0003081D" w:rsidP="0003081D">
            <w:pPr>
              <w:numPr>
                <w:ilvl w:val="0"/>
                <w:numId w:val="10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4F36C64B" w14:textId="77777777" w:rsidR="0003081D" w:rsidRDefault="0003081D" w:rsidP="0003081D">
            <w:pPr>
              <w:numPr>
                <w:ilvl w:val="0"/>
                <w:numId w:val="10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6B735F0E" w14:textId="3DD27DF4" w:rsidR="0003081D" w:rsidRPr="0003081D" w:rsidRDefault="0003081D" w:rsidP="0003081D">
            <w:pPr>
              <w:numPr>
                <w:ilvl w:val="0"/>
                <w:numId w:val="105"/>
              </w:numPr>
              <w:shd w:val="clear" w:color="auto" w:fill="FFFFFF"/>
              <w:ind w:left="1095"/>
              <w:rPr>
                <w:rFonts w:ascii="Times New Roman" w:eastAsia="Times New Roman" w:hAnsi="Times New Roman" w:cs="Times New Roman"/>
                <w:sz w:val="24"/>
                <w:szCs w:val="24"/>
              </w:rPr>
            </w:pPr>
            <w:proofErr w:type="gramStart"/>
            <w:r w:rsidRPr="0003081D">
              <w:rPr>
                <w:rFonts w:ascii="Times New Roman" w:eastAsia="Times New Roman" w:hAnsi="Times New Roman" w:cs="Times New Roman"/>
                <w:sz w:val="24"/>
                <w:szCs w:val="24"/>
              </w:rPr>
              <w:t>industry</w:t>
            </w:r>
            <w:proofErr w:type="gramEnd"/>
            <w:r w:rsidRPr="0003081D">
              <w:rPr>
                <w:rFonts w:ascii="Times New Roman" w:eastAsia="Times New Roman" w:hAnsi="Times New Roman" w:cs="Times New Roman"/>
                <w:sz w:val="24"/>
                <w:szCs w:val="24"/>
              </w:rPr>
              <w:t>-related interpersonal and team-player skills.</w:t>
            </w:r>
          </w:p>
        </w:tc>
        <w:tc>
          <w:tcPr>
            <w:tcW w:w="1155" w:type="pct"/>
          </w:tcPr>
          <w:p w14:paraId="44129E16"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19479187"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670E9E1C" w14:textId="77777777" w:rsidTr="0003081D">
        <w:tc>
          <w:tcPr>
            <w:tcW w:w="205" w:type="pct"/>
          </w:tcPr>
          <w:p w14:paraId="55A43947" w14:textId="1EE61820"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27</w:t>
            </w:r>
          </w:p>
        </w:tc>
        <w:tc>
          <w:tcPr>
            <w:tcW w:w="975" w:type="pct"/>
            <w:tcMar>
              <w:top w:w="43" w:type="dxa"/>
              <w:left w:w="115" w:type="dxa"/>
              <w:bottom w:w="43" w:type="dxa"/>
              <w:right w:w="115" w:type="dxa"/>
            </w:tcMar>
          </w:tcPr>
          <w:p w14:paraId="18363243" w14:textId="7209BFAC" w:rsidR="0003081D" w:rsidRPr="0003081D" w:rsidRDefault="0003081D" w:rsidP="0003081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underlie an industry/organization.</w:t>
            </w:r>
          </w:p>
        </w:tc>
        <w:tc>
          <w:tcPr>
            <w:tcW w:w="1512" w:type="pct"/>
          </w:tcPr>
          <w:p w14:paraId="4762CB9B"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429E44F" w14:textId="77777777" w:rsidR="0003081D" w:rsidRPr="00ED3052" w:rsidRDefault="0003081D" w:rsidP="0003081D">
            <w:pPr>
              <w:numPr>
                <w:ilvl w:val="0"/>
                <w:numId w:val="10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46286CDC" w14:textId="77777777" w:rsidR="0003081D" w:rsidRPr="00ED3052" w:rsidRDefault="0003081D" w:rsidP="0003081D">
            <w:pPr>
              <w:numPr>
                <w:ilvl w:val="0"/>
                <w:numId w:val="10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17E51CAD" w14:textId="77777777" w:rsidR="0003081D" w:rsidRPr="00ED3052" w:rsidRDefault="0003081D" w:rsidP="0003081D">
            <w:pPr>
              <w:numPr>
                <w:ilvl w:val="0"/>
                <w:numId w:val="10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281F4C14" w14:textId="77777777" w:rsidR="0003081D" w:rsidRDefault="0003081D" w:rsidP="0003081D">
            <w:pPr>
              <w:numPr>
                <w:ilvl w:val="0"/>
                <w:numId w:val="10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7232E32B" w14:textId="3E85A532" w:rsidR="0003081D" w:rsidRPr="0003081D" w:rsidRDefault="0003081D" w:rsidP="0003081D">
            <w:pPr>
              <w:numPr>
                <w:ilvl w:val="0"/>
                <w:numId w:val="106"/>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lastRenderedPageBreak/>
              <w:t>generation and distribution of energy to industries/organizations for use in creating goods and services.</w:t>
            </w:r>
          </w:p>
        </w:tc>
        <w:tc>
          <w:tcPr>
            <w:tcW w:w="1155" w:type="pct"/>
          </w:tcPr>
          <w:p w14:paraId="2541D69E"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69D337C0"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0E1CE8DF" w14:textId="77777777" w:rsidTr="0003081D">
        <w:tc>
          <w:tcPr>
            <w:tcW w:w="205" w:type="pct"/>
          </w:tcPr>
          <w:p w14:paraId="00613880" w14:textId="4C7230C2"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28</w:t>
            </w:r>
          </w:p>
        </w:tc>
        <w:tc>
          <w:tcPr>
            <w:tcW w:w="975" w:type="pct"/>
            <w:tcMar>
              <w:top w:w="43" w:type="dxa"/>
              <w:left w:w="115" w:type="dxa"/>
              <w:bottom w:w="43" w:type="dxa"/>
              <w:right w:w="115" w:type="dxa"/>
            </w:tcMar>
          </w:tcPr>
          <w:p w14:paraId="2CC1267F" w14:textId="53C56A54"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labor issues related to an industry/organization.</w:t>
            </w:r>
          </w:p>
        </w:tc>
        <w:tc>
          <w:tcPr>
            <w:tcW w:w="1512" w:type="pct"/>
          </w:tcPr>
          <w:p w14:paraId="578CF68D"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5DB577D" w14:textId="77777777" w:rsidR="0003081D" w:rsidRPr="00ED3052" w:rsidRDefault="0003081D" w:rsidP="0003081D">
            <w:pPr>
              <w:numPr>
                <w:ilvl w:val="0"/>
                <w:numId w:val="10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5AB82F33" w14:textId="77777777" w:rsidR="0003081D" w:rsidRPr="00ED3052" w:rsidRDefault="0003081D" w:rsidP="0003081D">
            <w:pPr>
              <w:numPr>
                <w:ilvl w:val="0"/>
                <w:numId w:val="10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7F169B9F" w14:textId="77777777" w:rsidR="0003081D" w:rsidRDefault="0003081D" w:rsidP="0003081D">
            <w:pPr>
              <w:numPr>
                <w:ilvl w:val="0"/>
                <w:numId w:val="10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08EE9F1F" w14:textId="5491F952" w:rsidR="0003081D" w:rsidRPr="0003081D" w:rsidRDefault="0003081D" w:rsidP="0003081D">
            <w:pPr>
              <w:numPr>
                <w:ilvl w:val="0"/>
                <w:numId w:val="107"/>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role of labor organizations and other worker advocacy groups (e.g., professional/trade associations).</w:t>
            </w:r>
          </w:p>
        </w:tc>
        <w:tc>
          <w:tcPr>
            <w:tcW w:w="1155" w:type="pct"/>
          </w:tcPr>
          <w:p w14:paraId="455B26FA"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54F31FEF" w14:textId="180BCA04"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r>
      <w:tr w:rsidR="0003081D" w:rsidRPr="0093205B" w14:paraId="493F726B" w14:textId="77777777" w:rsidTr="0003081D">
        <w:tc>
          <w:tcPr>
            <w:tcW w:w="205" w:type="pct"/>
          </w:tcPr>
          <w:p w14:paraId="2D1B76F9" w14:textId="1751ABC9"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29</w:t>
            </w:r>
          </w:p>
        </w:tc>
        <w:tc>
          <w:tcPr>
            <w:tcW w:w="975" w:type="pct"/>
            <w:tcMar>
              <w:top w:w="43" w:type="dxa"/>
              <w:left w:w="115" w:type="dxa"/>
              <w:bottom w:w="43" w:type="dxa"/>
              <w:right w:w="115" w:type="dxa"/>
            </w:tcMar>
          </w:tcPr>
          <w:p w14:paraId="11AFEB9A" w14:textId="76FE29D8" w:rsidR="0003081D" w:rsidRPr="0003081D" w:rsidRDefault="0003081D" w:rsidP="0003081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512" w:type="pct"/>
          </w:tcPr>
          <w:p w14:paraId="67146DBB"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DD596B5" w14:textId="77777777" w:rsidR="0003081D" w:rsidRDefault="0003081D" w:rsidP="0003081D">
            <w:pPr>
              <w:numPr>
                <w:ilvl w:val="0"/>
                <w:numId w:val="10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24EE2ED1" w14:textId="760DE34A" w:rsidR="0003081D" w:rsidRPr="0003081D" w:rsidRDefault="0003081D" w:rsidP="0003081D">
            <w:pPr>
              <w:numPr>
                <w:ilvl w:val="0"/>
                <w:numId w:val="108"/>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155" w:type="pct"/>
          </w:tcPr>
          <w:p w14:paraId="6086C06C"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2C90C76D" w14:textId="292CF701"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r>
      <w:tr w:rsidR="0003081D" w:rsidRPr="0093205B" w14:paraId="64ECEA2F" w14:textId="77777777" w:rsidTr="0003081D">
        <w:tc>
          <w:tcPr>
            <w:tcW w:w="205" w:type="pct"/>
          </w:tcPr>
          <w:p w14:paraId="3FA426A8" w14:textId="3D0C9A29"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30</w:t>
            </w:r>
          </w:p>
        </w:tc>
        <w:tc>
          <w:tcPr>
            <w:tcW w:w="975" w:type="pct"/>
            <w:tcMar>
              <w:top w:w="43" w:type="dxa"/>
              <w:left w:w="115" w:type="dxa"/>
              <w:bottom w:w="43" w:type="dxa"/>
              <w:right w:w="115" w:type="dxa"/>
            </w:tcMar>
          </w:tcPr>
          <w:p w14:paraId="176BD5C6" w14:textId="3DAC9FF8" w:rsidR="0003081D" w:rsidRPr="0003081D" w:rsidRDefault="0003081D" w:rsidP="0003081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512" w:type="pct"/>
          </w:tcPr>
          <w:p w14:paraId="07135A33"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C780E6D" w14:textId="77777777" w:rsidR="0003081D" w:rsidRPr="00ED3052" w:rsidRDefault="0003081D" w:rsidP="0003081D">
            <w:pPr>
              <w:numPr>
                <w:ilvl w:val="0"/>
                <w:numId w:val="10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74CE3267" w14:textId="77777777" w:rsidR="0003081D" w:rsidRPr="00ED3052" w:rsidRDefault="0003081D" w:rsidP="0003081D">
            <w:pPr>
              <w:numPr>
                <w:ilvl w:val="0"/>
                <w:numId w:val="10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25708C36" w14:textId="77777777" w:rsidR="0003081D" w:rsidRPr="00ED3052" w:rsidRDefault="0003081D" w:rsidP="0003081D">
            <w:pPr>
              <w:numPr>
                <w:ilvl w:val="0"/>
                <w:numId w:val="109"/>
              </w:numPr>
              <w:shd w:val="clear" w:color="auto" w:fill="FFFFFF"/>
              <w:ind w:left="1095"/>
              <w:rPr>
                <w:rFonts w:ascii="Times New Roman" w:eastAsia="Times New Roman" w:hAnsi="Times New Roman" w:cs="Times New Roman"/>
                <w:sz w:val="24"/>
                <w:szCs w:val="24"/>
              </w:rPr>
            </w:pPr>
            <w:proofErr w:type="gramStart"/>
            <w:r w:rsidRPr="00ED3052">
              <w:rPr>
                <w:rFonts w:ascii="Times New Roman" w:eastAsia="Times New Roman" w:hAnsi="Times New Roman" w:cs="Times New Roman"/>
                <w:sz w:val="24"/>
                <w:szCs w:val="24"/>
              </w:rPr>
              <w:t>health</w:t>
            </w:r>
            <w:proofErr w:type="gramEnd"/>
            <w:r w:rsidRPr="00ED3052">
              <w:rPr>
                <w:rFonts w:ascii="Times New Roman" w:eastAsia="Times New Roman" w:hAnsi="Times New Roman" w:cs="Times New Roman"/>
                <w:sz w:val="24"/>
                <w:szCs w:val="24"/>
              </w:rPr>
              <w:t xml:space="preserve"> and safety hazards</w:t>
            </w:r>
          </w:p>
          <w:p w14:paraId="69BFB195" w14:textId="77777777" w:rsidR="0003081D" w:rsidRPr="00ED3052" w:rsidRDefault="0003081D" w:rsidP="0003081D">
            <w:pPr>
              <w:numPr>
                <w:ilvl w:val="0"/>
                <w:numId w:val="10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7A0C8348" w14:textId="77777777" w:rsidR="0003081D" w:rsidRPr="00ED3052" w:rsidRDefault="0003081D" w:rsidP="0003081D">
            <w:pPr>
              <w:numPr>
                <w:ilvl w:val="0"/>
                <w:numId w:val="10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responsibility for the environment</w:t>
            </w:r>
          </w:p>
          <w:p w14:paraId="306FAF2E" w14:textId="77777777" w:rsidR="0003081D" w:rsidRDefault="0003081D" w:rsidP="0003081D">
            <w:pPr>
              <w:numPr>
                <w:ilvl w:val="0"/>
                <w:numId w:val="10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1EF4BF22" w14:textId="43EE84F6" w:rsidR="0003081D" w:rsidRPr="0003081D" w:rsidRDefault="0003081D" w:rsidP="0003081D">
            <w:pPr>
              <w:numPr>
                <w:ilvl w:val="0"/>
                <w:numId w:val="109"/>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sustainability initiatives.</w:t>
            </w:r>
          </w:p>
        </w:tc>
        <w:tc>
          <w:tcPr>
            <w:tcW w:w="1155" w:type="pct"/>
          </w:tcPr>
          <w:p w14:paraId="2E5549A7"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18F75E64" w14:textId="60FF08D2"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r>
      <w:tr w:rsidR="0003081D" w:rsidRPr="0093205B" w14:paraId="0EC90676" w14:textId="77777777" w:rsidTr="0003081D">
        <w:tc>
          <w:tcPr>
            <w:tcW w:w="205" w:type="pct"/>
            <w:shd w:val="clear" w:color="auto" w:fill="A2A2A2"/>
          </w:tcPr>
          <w:p w14:paraId="042F1EBC" w14:textId="7777777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975" w:type="pct"/>
            <w:shd w:val="clear" w:color="auto" w:fill="A2A2A2"/>
            <w:tcMar>
              <w:top w:w="43" w:type="dxa"/>
              <w:left w:w="115" w:type="dxa"/>
              <w:bottom w:w="43" w:type="dxa"/>
              <w:right w:w="115" w:type="dxa"/>
            </w:tcMar>
          </w:tcPr>
          <w:p w14:paraId="1EBAC5DA" w14:textId="33024704"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0755D8">
              <w:rPr>
                <w:rFonts w:ascii="Times New Roman" w:hAnsi="Times New Roman" w:cs="Times New Roman"/>
                <w:b/>
                <w:bCs/>
                <w:sz w:val="28"/>
                <w:szCs w:val="28"/>
              </w:rPr>
              <w:t>Addressing Elements of Student Life</w:t>
            </w:r>
          </w:p>
        </w:tc>
        <w:tc>
          <w:tcPr>
            <w:tcW w:w="1512" w:type="pct"/>
            <w:shd w:val="clear" w:color="auto" w:fill="A2A2A2"/>
          </w:tcPr>
          <w:p w14:paraId="7E44EE78" w14:textId="7777777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1155" w:type="pct"/>
            <w:shd w:val="clear" w:color="auto" w:fill="A2A2A2"/>
          </w:tcPr>
          <w:p w14:paraId="357D6D3A"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shd w:val="clear" w:color="auto" w:fill="A2A2A2"/>
          </w:tcPr>
          <w:p w14:paraId="27D418D2"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74FA87F4" w14:textId="77777777" w:rsidTr="0003081D">
        <w:tc>
          <w:tcPr>
            <w:tcW w:w="205" w:type="pct"/>
          </w:tcPr>
          <w:p w14:paraId="0F603EFA" w14:textId="796B3F6A"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31</w:t>
            </w:r>
          </w:p>
        </w:tc>
        <w:tc>
          <w:tcPr>
            <w:tcW w:w="975" w:type="pct"/>
            <w:tcMar>
              <w:top w:w="43" w:type="dxa"/>
              <w:left w:w="115" w:type="dxa"/>
              <w:bottom w:w="43" w:type="dxa"/>
              <w:right w:w="115" w:type="dxa"/>
            </w:tcMar>
          </w:tcPr>
          <w:p w14:paraId="7A5CB709" w14:textId="226CB2FB"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Identify the purposes and goals of the student organization.</w:t>
            </w:r>
          </w:p>
        </w:tc>
        <w:tc>
          <w:tcPr>
            <w:tcW w:w="1512" w:type="pct"/>
          </w:tcPr>
          <w:p w14:paraId="3F1B0932"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0B3C9DFB" w14:textId="77777777" w:rsidR="0003081D" w:rsidRPr="00ED3052" w:rsidRDefault="0003081D" w:rsidP="0003081D">
            <w:pPr>
              <w:numPr>
                <w:ilvl w:val="0"/>
                <w:numId w:val="1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2F855F5B" w14:textId="77777777" w:rsidR="0003081D" w:rsidRPr="00ED3052" w:rsidRDefault="0003081D" w:rsidP="0003081D">
            <w:pPr>
              <w:numPr>
                <w:ilvl w:val="0"/>
                <w:numId w:val="1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2AA7F03D" w14:textId="77777777" w:rsidR="0003081D" w:rsidRPr="00ED3052" w:rsidRDefault="0003081D" w:rsidP="0003081D">
            <w:pPr>
              <w:numPr>
                <w:ilvl w:val="0"/>
                <w:numId w:val="1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07B82742" w14:textId="77777777" w:rsidR="0003081D" w:rsidRPr="00ED3052" w:rsidRDefault="0003081D" w:rsidP="0003081D">
            <w:pPr>
              <w:numPr>
                <w:ilvl w:val="0"/>
                <w:numId w:val="1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preparing for multiple, </w:t>
            </w:r>
            <w:proofErr w:type="gramStart"/>
            <w:r w:rsidRPr="00ED3052">
              <w:rPr>
                <w:rFonts w:ascii="Times New Roman" w:eastAsia="Times New Roman" w:hAnsi="Times New Roman" w:cs="Times New Roman"/>
                <w:sz w:val="24"/>
                <w:szCs w:val="24"/>
              </w:rPr>
              <w:t>nontraditional</w:t>
            </w:r>
            <w:proofErr w:type="gramEnd"/>
            <w:r w:rsidRPr="00ED3052">
              <w:rPr>
                <w:rFonts w:ascii="Times New Roman" w:eastAsia="Times New Roman" w:hAnsi="Times New Roman" w:cs="Times New Roman"/>
                <w:sz w:val="24"/>
                <w:szCs w:val="24"/>
              </w:rPr>
              <w:t xml:space="preserve"> roles in society</w:t>
            </w:r>
          </w:p>
          <w:p w14:paraId="3EC6D350" w14:textId="77777777" w:rsidR="0003081D" w:rsidRDefault="0003081D" w:rsidP="0003081D">
            <w:pPr>
              <w:numPr>
                <w:ilvl w:val="0"/>
                <w:numId w:val="1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6CA570B6" w14:textId="77777777" w:rsidR="0003081D" w:rsidRPr="00ED3052" w:rsidRDefault="0003081D" w:rsidP="0003081D">
            <w:pPr>
              <w:shd w:val="clear" w:color="auto" w:fill="FFFFFF"/>
              <w:ind w:left="1095"/>
              <w:rPr>
                <w:rFonts w:ascii="Times New Roman" w:eastAsia="Times New Roman" w:hAnsi="Times New Roman" w:cs="Times New Roman"/>
                <w:sz w:val="24"/>
                <w:szCs w:val="24"/>
              </w:rPr>
            </w:pPr>
          </w:p>
          <w:p w14:paraId="21E1EF5A"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2FF9E649" w14:textId="77777777" w:rsidR="0003081D" w:rsidRDefault="0003081D" w:rsidP="0003081D">
            <w:pPr>
              <w:numPr>
                <w:ilvl w:val="0"/>
                <w:numId w:val="11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51E6D9A4" w14:textId="66C50912" w:rsidR="0003081D" w:rsidRPr="0003081D" w:rsidRDefault="0003081D" w:rsidP="0003081D">
            <w:pPr>
              <w:numPr>
                <w:ilvl w:val="0"/>
                <w:numId w:val="111"/>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155" w:type="pct"/>
          </w:tcPr>
          <w:p w14:paraId="20384EB5"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2B303F56"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247ECFDF" w14:textId="77777777" w:rsidTr="0003081D">
        <w:tc>
          <w:tcPr>
            <w:tcW w:w="205" w:type="pct"/>
          </w:tcPr>
          <w:p w14:paraId="6114540F" w14:textId="0F70CC4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32</w:t>
            </w:r>
          </w:p>
        </w:tc>
        <w:tc>
          <w:tcPr>
            <w:tcW w:w="975" w:type="pct"/>
            <w:tcMar>
              <w:top w:w="43" w:type="dxa"/>
              <w:left w:w="115" w:type="dxa"/>
              <w:bottom w:w="43" w:type="dxa"/>
              <w:right w:w="115" w:type="dxa"/>
            </w:tcMar>
          </w:tcPr>
          <w:p w14:paraId="63E9A694" w14:textId="5BC68101" w:rsidR="0003081D" w:rsidRPr="0003081D" w:rsidRDefault="0003081D" w:rsidP="0003081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a student and in professional/civic organizations as an adult.</w:t>
            </w:r>
          </w:p>
        </w:tc>
        <w:tc>
          <w:tcPr>
            <w:tcW w:w="1512" w:type="pct"/>
          </w:tcPr>
          <w:p w14:paraId="447C0E2F"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6638ED33" w14:textId="77777777" w:rsidR="0003081D" w:rsidRPr="00ED3052" w:rsidRDefault="0003081D" w:rsidP="0003081D">
            <w:pPr>
              <w:numPr>
                <w:ilvl w:val="0"/>
                <w:numId w:val="11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30F0AC59" w14:textId="77777777" w:rsidR="0003081D" w:rsidRPr="00ED3052" w:rsidRDefault="0003081D" w:rsidP="0003081D">
            <w:pPr>
              <w:numPr>
                <w:ilvl w:val="0"/>
                <w:numId w:val="11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1C109E9D" w14:textId="77777777" w:rsidR="0003081D" w:rsidRPr="00ED3052" w:rsidRDefault="0003081D" w:rsidP="0003081D">
            <w:pPr>
              <w:numPr>
                <w:ilvl w:val="0"/>
                <w:numId w:val="11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44A19D10" w14:textId="77777777" w:rsidR="0003081D" w:rsidRPr="00ED3052" w:rsidRDefault="0003081D" w:rsidP="0003081D">
            <w:pPr>
              <w:numPr>
                <w:ilvl w:val="0"/>
                <w:numId w:val="11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07135937" w14:textId="77777777" w:rsidR="0003081D" w:rsidRPr="00ED3052" w:rsidRDefault="0003081D" w:rsidP="0003081D">
            <w:pPr>
              <w:numPr>
                <w:ilvl w:val="0"/>
                <w:numId w:val="11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0C5243C3" w14:textId="77777777" w:rsidR="0003081D" w:rsidRPr="00ED3052" w:rsidRDefault="0003081D" w:rsidP="0003081D">
            <w:pPr>
              <w:numPr>
                <w:ilvl w:val="0"/>
                <w:numId w:val="11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4AFE4CD5" w14:textId="77777777" w:rsidR="0003081D" w:rsidRDefault="0003081D" w:rsidP="0003081D">
            <w:pPr>
              <w:numPr>
                <w:ilvl w:val="0"/>
                <w:numId w:val="11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18D65BAD" w14:textId="77777777" w:rsidR="0003081D" w:rsidRPr="00ED3052" w:rsidRDefault="0003081D" w:rsidP="0003081D">
            <w:pPr>
              <w:shd w:val="clear" w:color="auto" w:fill="FFFFFF"/>
              <w:ind w:left="1095"/>
              <w:rPr>
                <w:rFonts w:ascii="Times New Roman" w:eastAsia="Times New Roman" w:hAnsi="Times New Roman" w:cs="Times New Roman"/>
                <w:sz w:val="24"/>
                <w:szCs w:val="24"/>
              </w:rPr>
            </w:pPr>
          </w:p>
          <w:p w14:paraId="7287BC95"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46605ED5" w14:textId="77777777" w:rsidR="0003081D" w:rsidRDefault="0003081D" w:rsidP="0003081D">
            <w:pPr>
              <w:numPr>
                <w:ilvl w:val="0"/>
                <w:numId w:val="11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15A86185" w14:textId="064CAB9D" w:rsidR="0003081D" w:rsidRPr="0003081D" w:rsidRDefault="0003081D" w:rsidP="0003081D">
            <w:pPr>
              <w:numPr>
                <w:ilvl w:val="0"/>
                <w:numId w:val="113"/>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155" w:type="pct"/>
          </w:tcPr>
          <w:p w14:paraId="77B1F86A"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0193F731"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149CFEFF" w14:textId="77777777" w:rsidTr="0003081D">
        <w:tc>
          <w:tcPr>
            <w:tcW w:w="205" w:type="pct"/>
          </w:tcPr>
          <w:p w14:paraId="2D322C9F" w14:textId="40FBD3FB"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33</w:t>
            </w:r>
          </w:p>
        </w:tc>
        <w:tc>
          <w:tcPr>
            <w:tcW w:w="975" w:type="pct"/>
            <w:tcMar>
              <w:top w:w="43" w:type="dxa"/>
              <w:left w:w="115" w:type="dxa"/>
              <w:bottom w:w="43" w:type="dxa"/>
              <w:right w:w="115" w:type="dxa"/>
            </w:tcMar>
          </w:tcPr>
          <w:p w14:paraId="78E68CAD" w14:textId="180028AA"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512" w:type="pct"/>
          </w:tcPr>
          <w:p w14:paraId="3FAFBC8A" w14:textId="5924CB7C"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should include contributory participation in activities such as meetings, fund</w:t>
            </w:r>
            <w:proofErr w:type="gramStart"/>
            <w:r w:rsidRPr="009C4A1C">
              <w:rPr>
                <w:rFonts w:ascii="Times New Roman" w:hAnsi="Times New Roman" w:cs="Times New Roman"/>
                <w:sz w:val="24"/>
                <w:szCs w:val="24"/>
                <w:shd w:val="clear" w:color="auto" w:fill="FFFFFF"/>
              </w:rPr>
              <w:t>- raising</w:t>
            </w:r>
            <w:proofErr w:type="gramEnd"/>
            <w:r w:rsidRPr="009C4A1C">
              <w:rPr>
                <w:rFonts w:ascii="Times New Roman" w:hAnsi="Times New Roman" w:cs="Times New Roman"/>
                <w:sz w:val="24"/>
                <w:szCs w:val="24"/>
                <w:shd w:val="clear" w:color="auto" w:fill="FFFFFF"/>
              </w:rPr>
              <w:t xml:space="preserve"> projects, school and community-service projects, and competitive events.</w:t>
            </w:r>
          </w:p>
        </w:tc>
        <w:tc>
          <w:tcPr>
            <w:tcW w:w="1155" w:type="pct"/>
          </w:tcPr>
          <w:p w14:paraId="53E0BEFE"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700BED56"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2A74E296" w14:textId="77777777" w:rsidTr="0003081D">
        <w:tc>
          <w:tcPr>
            <w:tcW w:w="205" w:type="pct"/>
          </w:tcPr>
          <w:p w14:paraId="0D58F316" w14:textId="739F4A0E"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34</w:t>
            </w:r>
          </w:p>
        </w:tc>
        <w:tc>
          <w:tcPr>
            <w:tcW w:w="975" w:type="pct"/>
            <w:tcMar>
              <w:top w:w="43" w:type="dxa"/>
              <w:left w:w="115" w:type="dxa"/>
              <w:bottom w:w="43" w:type="dxa"/>
              <w:right w:w="115" w:type="dxa"/>
            </w:tcMar>
          </w:tcPr>
          <w:p w14:paraId="2872571B" w14:textId="40E8FE83"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 xml:space="preserve">Identify Internet safety issues and procedures </w:t>
            </w:r>
            <w:r w:rsidRPr="009C4A1C">
              <w:rPr>
                <w:rFonts w:ascii="Times New Roman" w:eastAsia="Times New Roman" w:hAnsi="Times New Roman" w:cs="Times New Roman"/>
                <w:sz w:val="24"/>
                <w:szCs w:val="24"/>
              </w:rPr>
              <w:lastRenderedPageBreak/>
              <w:t>for complying with acceptable use standards.</w:t>
            </w:r>
          </w:p>
        </w:tc>
        <w:tc>
          <w:tcPr>
            <w:tcW w:w="1512" w:type="pct"/>
          </w:tcPr>
          <w:p w14:paraId="4578B225"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Identification should include the following:</w:t>
            </w:r>
          </w:p>
          <w:p w14:paraId="42570504" w14:textId="77777777" w:rsidR="0003081D" w:rsidRPr="00ED3052" w:rsidRDefault="0003081D" w:rsidP="0003081D">
            <w:pPr>
              <w:numPr>
                <w:ilvl w:val="0"/>
                <w:numId w:val="11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The school division's acceptable use policy</w:t>
            </w:r>
          </w:p>
          <w:p w14:paraId="1F68408C" w14:textId="77777777" w:rsidR="0003081D" w:rsidRPr="00ED3052" w:rsidRDefault="0003081D" w:rsidP="0003081D">
            <w:pPr>
              <w:numPr>
                <w:ilvl w:val="0"/>
                <w:numId w:val="11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7D810961" w14:textId="77777777" w:rsidR="0003081D" w:rsidRPr="00ED3052" w:rsidRDefault="0003081D" w:rsidP="0003081D">
            <w:pPr>
              <w:numPr>
                <w:ilvl w:val="0"/>
                <w:numId w:val="11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5A51DC3A" w14:textId="77777777" w:rsidR="0003081D" w:rsidRPr="00ED3052" w:rsidRDefault="0003081D" w:rsidP="0003081D">
            <w:pPr>
              <w:numPr>
                <w:ilvl w:val="0"/>
                <w:numId w:val="11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23670C5A" w14:textId="030F612C" w:rsidR="0003081D" w:rsidRPr="0003081D" w:rsidRDefault="0003081D" w:rsidP="0003081D">
            <w:pPr>
              <w:numPr>
                <w:ilvl w:val="0"/>
                <w:numId w:val="11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45845E8E" w14:textId="43519B02"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Review the </w:t>
            </w:r>
            <w:hyperlink r:id="rId9" w:tgtFrame="_blank" w:history="1">
              <w:r w:rsidRPr="00ED3052">
                <w:rPr>
                  <w:rFonts w:ascii="Times New Roman" w:eastAsia="Times New Roman" w:hAnsi="Times New Roman" w:cs="Times New Roman"/>
                  <w:sz w:val="24"/>
                  <w:szCs w:val="24"/>
                  <w:u w:val="single"/>
                </w:rPr>
                <w:t>Virginia Department of Education</w:t>
              </w:r>
            </w:hyperlink>
            <w:r w:rsidRPr="009C4A1C">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guidelines for instructional programs related to Internet safety.</w:t>
            </w:r>
          </w:p>
        </w:tc>
        <w:tc>
          <w:tcPr>
            <w:tcW w:w="1155" w:type="pct"/>
          </w:tcPr>
          <w:p w14:paraId="022C4CD3"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788BE8F4"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4DE9E3B3" w14:textId="77777777" w:rsidTr="0003081D">
        <w:tc>
          <w:tcPr>
            <w:tcW w:w="205" w:type="pct"/>
            <w:shd w:val="clear" w:color="auto" w:fill="A2A2A2"/>
          </w:tcPr>
          <w:p w14:paraId="7419ADAF" w14:textId="7777777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975" w:type="pct"/>
            <w:shd w:val="clear" w:color="auto" w:fill="A2A2A2"/>
            <w:tcMar>
              <w:top w:w="43" w:type="dxa"/>
              <w:left w:w="115" w:type="dxa"/>
              <w:bottom w:w="43" w:type="dxa"/>
              <w:right w:w="115" w:type="dxa"/>
            </w:tcMar>
          </w:tcPr>
          <w:p w14:paraId="182915B4" w14:textId="2CB46C0D"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0755D8">
              <w:rPr>
                <w:rFonts w:ascii="Times New Roman" w:hAnsi="Times New Roman" w:cs="Times New Roman"/>
                <w:b/>
                <w:bCs/>
                <w:sz w:val="28"/>
                <w:szCs w:val="28"/>
              </w:rPr>
              <w:t>Exploring Work-Based Learning</w:t>
            </w:r>
          </w:p>
        </w:tc>
        <w:tc>
          <w:tcPr>
            <w:tcW w:w="1512" w:type="pct"/>
            <w:shd w:val="clear" w:color="auto" w:fill="A2A2A2"/>
          </w:tcPr>
          <w:p w14:paraId="7B324911" w14:textId="7777777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1155" w:type="pct"/>
            <w:shd w:val="clear" w:color="auto" w:fill="A2A2A2"/>
          </w:tcPr>
          <w:p w14:paraId="532A1799"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shd w:val="clear" w:color="auto" w:fill="A2A2A2"/>
          </w:tcPr>
          <w:p w14:paraId="10D81D54"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5F744CA1" w14:textId="77777777" w:rsidTr="0003081D">
        <w:tc>
          <w:tcPr>
            <w:tcW w:w="205" w:type="pct"/>
          </w:tcPr>
          <w:p w14:paraId="66CB1CE7" w14:textId="20A1FDC6"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35</w:t>
            </w:r>
          </w:p>
        </w:tc>
        <w:tc>
          <w:tcPr>
            <w:tcW w:w="975" w:type="pct"/>
            <w:tcMar>
              <w:top w:w="43" w:type="dxa"/>
              <w:left w:w="115" w:type="dxa"/>
              <w:bottom w:w="43" w:type="dxa"/>
              <w:right w:w="115" w:type="dxa"/>
            </w:tcMar>
          </w:tcPr>
          <w:p w14:paraId="0191609D" w14:textId="77777777" w:rsidR="0003081D" w:rsidRPr="009C4A1C" w:rsidRDefault="0003081D" w:rsidP="0003081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p>
          <w:p w14:paraId="1920C255" w14:textId="413405AE"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(WBL) opportunities.</w:t>
            </w:r>
          </w:p>
        </w:tc>
        <w:tc>
          <w:tcPr>
            <w:tcW w:w="1512" w:type="pct"/>
          </w:tcPr>
          <w:p w14:paraId="03CAC938" w14:textId="77777777" w:rsidR="0003081D" w:rsidRPr="00ED3052" w:rsidRDefault="0003081D" w:rsidP="0003081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15962298" w14:textId="77777777" w:rsidR="0003081D" w:rsidRPr="00ED3052" w:rsidRDefault="0003081D" w:rsidP="0003081D">
            <w:pPr>
              <w:numPr>
                <w:ilvl w:val="0"/>
                <w:numId w:val="1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3BB9CC01" w14:textId="77777777" w:rsidR="0003081D" w:rsidRPr="00ED3052" w:rsidRDefault="0003081D" w:rsidP="0003081D">
            <w:pPr>
              <w:numPr>
                <w:ilvl w:val="0"/>
                <w:numId w:val="1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61D41156" w14:textId="77777777" w:rsidR="0003081D" w:rsidRPr="00ED3052" w:rsidRDefault="0003081D" w:rsidP="0003081D">
            <w:pPr>
              <w:numPr>
                <w:ilvl w:val="0"/>
                <w:numId w:val="1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1FA9FB51" w14:textId="77777777" w:rsidR="0003081D" w:rsidRPr="00ED3052" w:rsidRDefault="0003081D" w:rsidP="0003081D">
            <w:pPr>
              <w:numPr>
                <w:ilvl w:val="0"/>
                <w:numId w:val="1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571B1B8E" w14:textId="77777777" w:rsidR="0003081D" w:rsidRPr="00ED3052" w:rsidRDefault="0003081D" w:rsidP="0003081D">
            <w:pPr>
              <w:numPr>
                <w:ilvl w:val="0"/>
                <w:numId w:val="1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45FCFB37" w14:textId="77777777" w:rsidR="0003081D" w:rsidRPr="00ED3052" w:rsidRDefault="0003081D" w:rsidP="0003081D">
            <w:pPr>
              <w:numPr>
                <w:ilvl w:val="0"/>
                <w:numId w:val="1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153E44A6" w14:textId="77777777" w:rsidR="0003081D" w:rsidRPr="00ED3052" w:rsidRDefault="0003081D" w:rsidP="0003081D">
            <w:pPr>
              <w:numPr>
                <w:ilvl w:val="0"/>
                <w:numId w:val="1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10DC5BB7" w14:textId="77777777" w:rsidR="0003081D" w:rsidRPr="00ED3052" w:rsidRDefault="0003081D" w:rsidP="0003081D">
            <w:pPr>
              <w:numPr>
                <w:ilvl w:val="0"/>
                <w:numId w:val="1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70B732ED" w14:textId="77777777" w:rsidR="0003081D" w:rsidRPr="00ED3052" w:rsidRDefault="0003081D" w:rsidP="0003081D">
            <w:pPr>
              <w:numPr>
                <w:ilvl w:val="0"/>
                <w:numId w:val="1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3F2997D2" w14:textId="77777777" w:rsidR="0003081D" w:rsidRPr="00ED3052" w:rsidRDefault="0003081D" w:rsidP="0003081D">
            <w:pPr>
              <w:numPr>
                <w:ilvl w:val="0"/>
                <w:numId w:val="1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587020BB" w14:textId="77777777" w:rsidR="0003081D" w:rsidRDefault="0003081D" w:rsidP="0003081D">
            <w:pPr>
              <w:numPr>
                <w:ilvl w:val="0"/>
                <w:numId w:val="1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18CBE663" w14:textId="2BB4F6E3" w:rsidR="0003081D" w:rsidRPr="0003081D" w:rsidRDefault="0003081D" w:rsidP="0003081D">
            <w:pPr>
              <w:numPr>
                <w:ilvl w:val="0"/>
                <w:numId w:val="115"/>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Supervised Agricultural Experience.</w:t>
            </w:r>
          </w:p>
        </w:tc>
        <w:tc>
          <w:tcPr>
            <w:tcW w:w="1155" w:type="pct"/>
          </w:tcPr>
          <w:p w14:paraId="61521D95"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2645D11F"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03A6955C" w14:textId="77777777" w:rsidTr="0003081D">
        <w:tc>
          <w:tcPr>
            <w:tcW w:w="205" w:type="pct"/>
          </w:tcPr>
          <w:p w14:paraId="072D7735" w14:textId="78793829"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36</w:t>
            </w:r>
          </w:p>
        </w:tc>
        <w:tc>
          <w:tcPr>
            <w:tcW w:w="975" w:type="pct"/>
            <w:tcMar>
              <w:top w:w="43" w:type="dxa"/>
              <w:left w:w="115" w:type="dxa"/>
              <w:bottom w:w="43" w:type="dxa"/>
              <w:right w:w="115" w:type="dxa"/>
            </w:tcMar>
          </w:tcPr>
          <w:p w14:paraId="7642E160" w14:textId="5D6C8410"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Reflect on lessons learned during the WBL experience.</w:t>
            </w:r>
          </w:p>
        </w:tc>
        <w:tc>
          <w:tcPr>
            <w:tcW w:w="1512" w:type="pct"/>
          </w:tcPr>
          <w:p w14:paraId="27134DBA" w14:textId="77777777" w:rsidR="0003081D" w:rsidRPr="009C4A1C" w:rsidRDefault="0003081D" w:rsidP="0003081D">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2A99B256" w14:textId="77777777" w:rsidR="0003081D" w:rsidRPr="009C4A1C" w:rsidRDefault="0003081D" w:rsidP="0003081D">
            <w:pPr>
              <w:numPr>
                <w:ilvl w:val="0"/>
                <w:numId w:val="116"/>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2CBFF03E" w14:textId="77777777" w:rsidR="0003081D" w:rsidRDefault="0003081D" w:rsidP="0003081D">
            <w:pPr>
              <w:numPr>
                <w:ilvl w:val="0"/>
                <w:numId w:val="116"/>
              </w:numPr>
              <w:shd w:val="clear" w:color="auto" w:fill="FFFFFF"/>
              <w:ind w:left="1095"/>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application</w:t>
            </w:r>
            <w:proofErr w:type="gramEnd"/>
            <w:r w:rsidRPr="009C4A1C">
              <w:rPr>
                <w:rFonts w:ascii="Times New Roman" w:eastAsia="Times New Roman" w:hAnsi="Times New Roman" w:cs="Times New Roman"/>
                <w:sz w:val="24"/>
                <w:szCs w:val="24"/>
              </w:rPr>
              <w:t xml:space="preserve"> of course competencies to WBL experience</w:t>
            </w:r>
          </w:p>
          <w:p w14:paraId="7ECD17C2" w14:textId="39D7F432" w:rsidR="0003081D" w:rsidRPr="0003081D" w:rsidRDefault="0003081D" w:rsidP="0003081D">
            <w:pPr>
              <w:numPr>
                <w:ilvl w:val="0"/>
                <w:numId w:val="116"/>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lastRenderedPageBreak/>
              <w:t>new knowledge gained through the WBL experience.</w:t>
            </w:r>
          </w:p>
        </w:tc>
        <w:tc>
          <w:tcPr>
            <w:tcW w:w="1155" w:type="pct"/>
          </w:tcPr>
          <w:p w14:paraId="1D155F4C"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57F596CA"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150822CF" w14:textId="77777777" w:rsidTr="0003081D">
        <w:tc>
          <w:tcPr>
            <w:tcW w:w="205" w:type="pct"/>
          </w:tcPr>
          <w:p w14:paraId="10DA5A33" w14:textId="33CE6F73"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37</w:t>
            </w:r>
          </w:p>
        </w:tc>
        <w:tc>
          <w:tcPr>
            <w:tcW w:w="975" w:type="pct"/>
            <w:tcMar>
              <w:top w:w="43" w:type="dxa"/>
              <w:left w:w="115" w:type="dxa"/>
              <w:bottom w:w="43" w:type="dxa"/>
              <w:right w:w="115" w:type="dxa"/>
            </w:tcMar>
          </w:tcPr>
          <w:p w14:paraId="23C3226F" w14:textId="11965E21"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 xml:space="preserve">Explore career opportunities related to </w:t>
            </w:r>
            <w:proofErr w:type="gramStart"/>
            <w:r w:rsidRPr="009C4A1C">
              <w:rPr>
                <w:rFonts w:ascii="Times New Roman" w:eastAsia="Times New Roman" w:hAnsi="Times New Roman" w:cs="Times New Roman"/>
                <w:sz w:val="24"/>
                <w:szCs w:val="24"/>
              </w:rPr>
              <w:t>the WBL</w:t>
            </w:r>
            <w:proofErr w:type="gramEnd"/>
            <w:r w:rsidRPr="009C4A1C">
              <w:rPr>
                <w:rFonts w:ascii="Times New Roman" w:eastAsia="Times New Roman" w:hAnsi="Times New Roman" w:cs="Times New Roman"/>
                <w:sz w:val="24"/>
                <w:szCs w:val="24"/>
              </w:rPr>
              <w:t xml:space="preserve"> experience.</w:t>
            </w:r>
          </w:p>
        </w:tc>
        <w:tc>
          <w:tcPr>
            <w:tcW w:w="1512" w:type="pct"/>
          </w:tcPr>
          <w:p w14:paraId="50A5D92D" w14:textId="77777777" w:rsidR="0003081D" w:rsidRPr="009C4A1C" w:rsidRDefault="0003081D" w:rsidP="0003081D">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05896E3D" w14:textId="77777777" w:rsidR="0003081D" w:rsidRPr="009C4A1C" w:rsidRDefault="0003081D" w:rsidP="0003081D">
            <w:pPr>
              <w:numPr>
                <w:ilvl w:val="0"/>
                <w:numId w:val="117"/>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0456DA4E" w14:textId="77777777" w:rsidR="0003081D" w:rsidRPr="009C4A1C" w:rsidRDefault="0003081D" w:rsidP="0003081D">
            <w:pPr>
              <w:numPr>
                <w:ilvl w:val="0"/>
                <w:numId w:val="117"/>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61AE7EDF" w14:textId="77777777" w:rsidR="0003081D" w:rsidRDefault="0003081D" w:rsidP="0003081D">
            <w:pPr>
              <w:numPr>
                <w:ilvl w:val="0"/>
                <w:numId w:val="117"/>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100CAFE1" w14:textId="3E125E0A" w:rsidR="0003081D" w:rsidRPr="0003081D" w:rsidRDefault="0003081D" w:rsidP="0003081D">
            <w:pPr>
              <w:numPr>
                <w:ilvl w:val="0"/>
                <w:numId w:val="117"/>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exploring job opportunities, salaries, and benefits.</w:t>
            </w:r>
          </w:p>
        </w:tc>
        <w:tc>
          <w:tcPr>
            <w:tcW w:w="1155" w:type="pct"/>
          </w:tcPr>
          <w:p w14:paraId="51C3FD04"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66CE57B8"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149B3345" w14:textId="77777777" w:rsidTr="0003081D">
        <w:tc>
          <w:tcPr>
            <w:tcW w:w="205" w:type="pct"/>
          </w:tcPr>
          <w:p w14:paraId="09B38138" w14:textId="0B408A0E"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38</w:t>
            </w:r>
          </w:p>
        </w:tc>
        <w:tc>
          <w:tcPr>
            <w:tcW w:w="975" w:type="pct"/>
            <w:tcMar>
              <w:top w:w="43" w:type="dxa"/>
              <w:left w:w="115" w:type="dxa"/>
              <w:bottom w:w="43" w:type="dxa"/>
              <w:right w:w="115" w:type="dxa"/>
            </w:tcMar>
          </w:tcPr>
          <w:p w14:paraId="46710142" w14:textId="45FCF322"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Participate in a WBL experience, when appropriate.</w:t>
            </w:r>
          </w:p>
        </w:tc>
        <w:tc>
          <w:tcPr>
            <w:tcW w:w="1512" w:type="pct"/>
          </w:tcPr>
          <w:p w14:paraId="14083419" w14:textId="77777777" w:rsidR="0003081D" w:rsidRPr="009C4A1C" w:rsidRDefault="0003081D" w:rsidP="0003081D">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19C36745" w14:textId="77777777" w:rsidR="0003081D" w:rsidRPr="009C4A1C" w:rsidRDefault="0003081D" w:rsidP="0003081D">
            <w:pPr>
              <w:numPr>
                <w:ilvl w:val="0"/>
                <w:numId w:val="118"/>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0AD86022" w14:textId="77777777" w:rsidR="0003081D" w:rsidRDefault="0003081D" w:rsidP="0003081D">
            <w:pPr>
              <w:numPr>
                <w:ilvl w:val="0"/>
                <w:numId w:val="118"/>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784A187D" w14:textId="6F2573CD" w:rsidR="0003081D" w:rsidRPr="0003081D" w:rsidRDefault="0003081D" w:rsidP="0003081D">
            <w:pPr>
              <w:numPr>
                <w:ilvl w:val="0"/>
                <w:numId w:val="118"/>
              </w:numPr>
              <w:shd w:val="clear" w:color="auto" w:fill="FFFFFF"/>
              <w:ind w:left="1095"/>
              <w:rPr>
                <w:rFonts w:ascii="Times New Roman" w:eastAsia="Times New Roman" w:hAnsi="Times New Roman" w:cs="Times New Roman"/>
                <w:sz w:val="24"/>
                <w:szCs w:val="24"/>
              </w:rPr>
            </w:pPr>
            <w:r w:rsidRPr="0003081D">
              <w:rPr>
                <w:rFonts w:ascii="Times New Roman" w:eastAsia="Times New Roman" w:hAnsi="Times New Roman" w:cs="Times New Roman"/>
                <w:sz w:val="24"/>
                <w:szCs w:val="24"/>
              </w:rPr>
              <w:t>completion of the WBL experience.</w:t>
            </w:r>
          </w:p>
        </w:tc>
        <w:tc>
          <w:tcPr>
            <w:tcW w:w="1155" w:type="pct"/>
          </w:tcPr>
          <w:p w14:paraId="4D9A799B"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tcPr>
          <w:p w14:paraId="3A381570"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tr w:rsidR="0003081D" w:rsidRPr="0093205B" w14:paraId="753B356B" w14:textId="7AE2A180" w:rsidTr="00BE3529">
        <w:tc>
          <w:tcPr>
            <w:tcW w:w="205" w:type="pct"/>
            <w:shd w:val="clear" w:color="auto" w:fill="AEAAAA" w:themeFill="background2" w:themeFillShade="BF"/>
          </w:tcPr>
          <w:p w14:paraId="70CB7D99" w14:textId="77777777"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bookmarkStart w:id="3" w:name="_Hlk214865190"/>
          </w:p>
        </w:tc>
        <w:tc>
          <w:tcPr>
            <w:tcW w:w="975" w:type="pct"/>
            <w:shd w:val="clear" w:color="auto" w:fill="AEAAAA" w:themeFill="background2" w:themeFillShade="BF"/>
            <w:tcMar>
              <w:top w:w="43" w:type="dxa"/>
              <w:left w:w="115" w:type="dxa"/>
              <w:bottom w:w="43" w:type="dxa"/>
              <w:right w:w="115" w:type="dxa"/>
            </w:tcMar>
          </w:tcPr>
          <w:p w14:paraId="2BAA8046" w14:textId="5C8EE3F1"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bookmarkStart w:id="4" w:name="_Hlk67059799"/>
            <w:r w:rsidRPr="009D01E3">
              <w:rPr>
                <w:rFonts w:ascii="Times New Roman" w:eastAsia="Times New Roman" w:hAnsi="Times New Roman" w:cs="Times New Roman"/>
                <w:b/>
                <w:bCs/>
                <w:sz w:val="28"/>
                <w:szCs w:val="28"/>
              </w:rPr>
              <w:t>Exploring Cybersecurity Fundamentals</w:t>
            </w:r>
          </w:p>
        </w:tc>
        <w:tc>
          <w:tcPr>
            <w:tcW w:w="1512" w:type="pct"/>
            <w:shd w:val="clear" w:color="auto" w:fill="AEAAAA" w:themeFill="background2" w:themeFillShade="BF"/>
          </w:tcPr>
          <w:p w14:paraId="1ED890E4" w14:textId="712175A0" w:rsidR="0003081D" w:rsidRPr="009D01E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1155" w:type="pct"/>
            <w:shd w:val="clear" w:color="auto" w:fill="A6A6A6" w:themeFill="background1" w:themeFillShade="A6"/>
          </w:tcPr>
          <w:p w14:paraId="075A5965"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c>
          <w:tcPr>
            <w:tcW w:w="1153" w:type="pct"/>
            <w:shd w:val="clear" w:color="auto" w:fill="A6A6A6" w:themeFill="background1" w:themeFillShade="A6"/>
          </w:tcPr>
          <w:p w14:paraId="635AB37E" w14:textId="1CD73C69" w:rsidR="0003081D" w:rsidRPr="00DC4C5A" w:rsidRDefault="0003081D" w:rsidP="0003081D">
            <w:pPr>
              <w:spacing w:before="100" w:beforeAutospacing="1" w:after="100" w:afterAutospacing="1"/>
              <w:rPr>
                <w:rFonts w:ascii="Times New Roman" w:eastAsia="Times New Roman" w:hAnsi="Times New Roman" w:cs="Times New Roman"/>
                <w:b/>
                <w:bCs/>
                <w:sz w:val="24"/>
                <w:szCs w:val="24"/>
              </w:rPr>
            </w:pPr>
          </w:p>
        </w:tc>
      </w:tr>
      <w:bookmarkEnd w:id="3"/>
      <w:tr w:rsidR="0003081D" w:rsidRPr="0093205B" w14:paraId="6820B654" w14:textId="29A4DCB0" w:rsidTr="00BE3529">
        <w:tc>
          <w:tcPr>
            <w:tcW w:w="205" w:type="pct"/>
            <w:shd w:val="clear" w:color="auto" w:fill="FFFFFF" w:themeFill="background1"/>
          </w:tcPr>
          <w:p w14:paraId="58800545" w14:textId="533E8DA6"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39</w:t>
            </w:r>
          </w:p>
        </w:tc>
        <w:bookmarkEnd w:id="4"/>
        <w:tc>
          <w:tcPr>
            <w:tcW w:w="975" w:type="pct"/>
            <w:shd w:val="clear" w:color="auto" w:fill="FFFFFF" w:themeFill="background1"/>
            <w:tcMar>
              <w:top w:w="43" w:type="dxa"/>
              <w:left w:w="115" w:type="dxa"/>
              <w:bottom w:w="43" w:type="dxa"/>
              <w:right w:w="115" w:type="dxa"/>
            </w:tcMar>
          </w:tcPr>
          <w:p w14:paraId="7B7D4BB8" w14:textId="499E49BF"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Describe cybersecurity. </w:t>
            </w:r>
          </w:p>
        </w:tc>
        <w:tc>
          <w:tcPr>
            <w:tcW w:w="1512" w:type="pct"/>
          </w:tcPr>
          <w:p w14:paraId="7144F9B8" w14:textId="06133AB0" w:rsidR="0003081D" w:rsidRPr="008D410F" w:rsidRDefault="0003081D" w:rsidP="0003081D">
            <w:pPr>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 xml:space="preserve">Description should state that cybersecurity is the protection of </w:t>
            </w:r>
            <w:r>
              <w:rPr>
                <w:rFonts w:ascii="Times New Roman" w:eastAsia="Times New Roman" w:hAnsi="Times New Roman" w:cs="Times New Roman"/>
                <w:sz w:val="24"/>
                <w:szCs w:val="24"/>
              </w:rPr>
              <w:t>systems, networks,</w:t>
            </w:r>
            <w:r w:rsidRPr="008D410F">
              <w:rPr>
                <w:rFonts w:ascii="Times New Roman" w:eastAsia="Times New Roman" w:hAnsi="Times New Roman" w:cs="Times New Roman"/>
                <w:sz w:val="24"/>
                <w:szCs w:val="24"/>
              </w:rPr>
              <w:t xml:space="preserve"> and data from risks associated with threats, attacks, hazards, or physical damage. Risks may include, but are not limited to</w:t>
            </w:r>
          </w:p>
          <w:p w14:paraId="7E2D0BDD" w14:textId="77777777" w:rsidR="0003081D" w:rsidRPr="008D410F" w:rsidRDefault="0003081D" w:rsidP="0003081D">
            <w:pPr>
              <w:numPr>
                <w:ilvl w:val="0"/>
                <w:numId w:val="1"/>
              </w:numPr>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information systems (e.g., networks, hardware, software)</w:t>
            </w:r>
          </w:p>
          <w:p w14:paraId="212D1F96" w14:textId="77777777" w:rsidR="0003081D" w:rsidRPr="008D410F" w:rsidRDefault="0003081D" w:rsidP="0003081D">
            <w:pPr>
              <w:numPr>
                <w:ilvl w:val="0"/>
                <w:numId w:val="1"/>
              </w:numPr>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the human element</w:t>
            </w:r>
          </w:p>
          <w:p w14:paraId="31FF71D4" w14:textId="5B10C297" w:rsidR="0003081D" w:rsidRPr="008D410F" w:rsidRDefault="0003081D" w:rsidP="0003081D">
            <w:pPr>
              <w:numPr>
                <w:ilvl w:val="0"/>
                <w:numId w:val="1"/>
              </w:numPr>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physical elements. </w:t>
            </w:r>
          </w:p>
          <w:p w14:paraId="76481AF2" w14:textId="77777777" w:rsidR="0003081D" w:rsidRDefault="0003081D" w:rsidP="0003081D">
            <w:pPr>
              <w:rPr>
                <w:rFonts w:ascii="Times New Roman" w:eastAsia="Times New Roman" w:hAnsi="Times New Roman" w:cs="Times New Roman"/>
                <w:sz w:val="24"/>
                <w:szCs w:val="24"/>
              </w:rPr>
            </w:pPr>
          </w:p>
          <w:p w14:paraId="10CEC9CF" w14:textId="79385621" w:rsidR="0003081D" w:rsidRPr="00D82282" w:rsidRDefault="0003081D" w:rsidP="0003081D">
            <w:pPr>
              <w:rPr>
                <w:rFonts w:eastAsia="Times New Roman" w:cs="Times New Roman"/>
                <w:sz w:val="24"/>
                <w:szCs w:val="24"/>
              </w:rPr>
            </w:pPr>
            <w:r w:rsidRPr="006938DB">
              <w:rPr>
                <w:rFonts w:ascii="Times New Roman" w:eastAsia="Times New Roman" w:hAnsi="Times New Roman" w:cs="Times New Roman"/>
                <w:b/>
                <w:bCs/>
                <w:sz w:val="24"/>
                <w:szCs w:val="24"/>
              </w:rPr>
              <w:t>Teacher Resource:</w:t>
            </w:r>
            <w:r w:rsidRPr="00D82282">
              <w:rPr>
                <w:rFonts w:ascii="Times New Roman" w:eastAsia="Times New Roman" w:hAnsi="Times New Roman" w:cs="Times New Roman"/>
                <w:sz w:val="24"/>
                <w:szCs w:val="24"/>
              </w:rPr>
              <w:t xml:space="preserve"> </w:t>
            </w:r>
            <w:hyperlink r:id="rId10" w:history="1">
              <w:r>
                <w:rPr>
                  <w:rStyle w:val="Hyperlink"/>
                  <w:rFonts w:ascii="Times New Roman" w:eastAsia="Times New Roman" w:hAnsi="Times New Roman" w:cs="Times New Roman"/>
                  <w:sz w:val="24"/>
                  <w:szCs w:val="24"/>
                </w:rPr>
                <w:t>Cyber Basics: Lesson B1: Introduction to and Overview of Cybersecurity</w:t>
              </w:r>
            </w:hyperlink>
            <w:r w:rsidRPr="00D82282">
              <w:rPr>
                <w:rFonts w:ascii="Times New Roman" w:eastAsia="Times New Roman" w:hAnsi="Times New Roman" w:cs="Times New Roman"/>
                <w:sz w:val="24"/>
                <w:szCs w:val="24"/>
              </w:rPr>
              <w:t>, Virginia Cyber Range</w:t>
            </w:r>
          </w:p>
        </w:tc>
        <w:tc>
          <w:tcPr>
            <w:tcW w:w="1155" w:type="pct"/>
          </w:tcPr>
          <w:p w14:paraId="5A9177F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19B4311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30CB606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053EE3C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58B438C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14F2358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2AFD629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55BB810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1551213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6474F02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Technology Support &amp; Services</w:t>
            </w:r>
          </w:p>
          <w:p w14:paraId="752D336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767F0374" w14:textId="621AA5BA"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34B325B4" w14:textId="7E2E8991"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p>
        </w:tc>
      </w:tr>
      <w:tr w:rsidR="0003081D" w:rsidRPr="0093205B" w14:paraId="2160641C" w14:textId="57BA3518" w:rsidTr="00BE3529">
        <w:tc>
          <w:tcPr>
            <w:tcW w:w="205" w:type="pct"/>
            <w:shd w:val="clear" w:color="auto" w:fill="FFFFFF" w:themeFill="background1"/>
          </w:tcPr>
          <w:p w14:paraId="1E24DC23" w14:textId="51BAA008"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40</w:t>
            </w:r>
          </w:p>
        </w:tc>
        <w:tc>
          <w:tcPr>
            <w:tcW w:w="975" w:type="pct"/>
            <w:shd w:val="clear" w:color="auto" w:fill="FFFFFF" w:themeFill="background1"/>
            <w:tcMar>
              <w:top w:w="43" w:type="dxa"/>
              <w:left w:w="115" w:type="dxa"/>
              <w:bottom w:w="43" w:type="dxa"/>
              <w:right w:w="115" w:type="dxa"/>
            </w:tcMar>
          </w:tcPr>
          <w:p w14:paraId="49FFB431" w14:textId="4256FC96"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Describe the critical factors of information assurance. </w:t>
            </w:r>
          </w:p>
        </w:tc>
        <w:tc>
          <w:tcPr>
            <w:tcW w:w="1512" w:type="pct"/>
          </w:tcPr>
          <w:p w14:paraId="1484915A" w14:textId="77777777" w:rsidR="0003081D" w:rsidRPr="008D410F" w:rsidRDefault="0003081D" w:rsidP="0003081D">
            <w:p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Description should include</w:t>
            </w:r>
          </w:p>
          <w:p w14:paraId="2A875FD6" w14:textId="2B3A89C5" w:rsidR="0003081D" w:rsidRPr="008D410F" w:rsidRDefault="0003081D" w:rsidP="0003081D">
            <w:pPr>
              <w:numPr>
                <w:ilvl w:val="0"/>
                <w:numId w:val="3"/>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 xml:space="preserve">identifying the goals within the </w:t>
            </w:r>
            <w:r>
              <w:rPr>
                <w:rFonts w:ascii="Times New Roman" w:eastAsia="Times New Roman" w:hAnsi="Times New Roman" w:cs="Times New Roman"/>
                <w:sz w:val="24"/>
                <w:szCs w:val="24"/>
              </w:rPr>
              <w:t>c</w:t>
            </w:r>
            <w:r w:rsidRPr="008467EE">
              <w:rPr>
                <w:rFonts w:ascii="Times New Roman" w:eastAsia="Times New Roman" w:hAnsi="Times New Roman" w:cs="Times New Roman"/>
                <w:sz w:val="24"/>
                <w:szCs w:val="24"/>
              </w:rPr>
              <w:t xml:space="preserve">onfidentiality, </w:t>
            </w:r>
            <w:r>
              <w:rPr>
                <w:rFonts w:ascii="Times New Roman" w:eastAsia="Times New Roman" w:hAnsi="Times New Roman" w:cs="Times New Roman"/>
                <w:sz w:val="24"/>
                <w:szCs w:val="24"/>
              </w:rPr>
              <w:t>i</w:t>
            </w:r>
            <w:r w:rsidRPr="008467EE">
              <w:rPr>
                <w:rFonts w:ascii="Times New Roman" w:eastAsia="Times New Roman" w:hAnsi="Times New Roman" w:cs="Times New Roman"/>
                <w:sz w:val="24"/>
                <w:szCs w:val="24"/>
              </w:rPr>
              <w:t xml:space="preserve">ntegrity, and </w:t>
            </w:r>
            <w:r>
              <w:rPr>
                <w:rFonts w:ascii="Times New Roman" w:eastAsia="Times New Roman" w:hAnsi="Times New Roman" w:cs="Times New Roman"/>
                <w:sz w:val="24"/>
                <w:szCs w:val="24"/>
              </w:rPr>
              <w:t>a</w:t>
            </w:r>
            <w:r w:rsidRPr="008467EE">
              <w:rPr>
                <w:rFonts w:ascii="Times New Roman" w:eastAsia="Times New Roman" w:hAnsi="Times New Roman" w:cs="Times New Roman"/>
                <w:sz w:val="24"/>
                <w:szCs w:val="24"/>
              </w:rPr>
              <w:t>vailability</w:t>
            </w:r>
            <w:r>
              <w:rPr>
                <w:rFonts w:ascii="Times New Roman" w:eastAsia="Times New Roman" w:hAnsi="Times New Roman" w:cs="Times New Roman"/>
                <w:sz w:val="24"/>
                <w:szCs w:val="24"/>
              </w:rPr>
              <w:t xml:space="preserve"> (</w:t>
            </w:r>
            <w:r w:rsidRPr="008D410F">
              <w:rPr>
                <w:rFonts w:ascii="Times New Roman" w:eastAsia="Times New Roman" w:hAnsi="Times New Roman" w:cs="Times New Roman"/>
                <w:sz w:val="24"/>
                <w:szCs w:val="24"/>
              </w:rPr>
              <w:t>CIA</w:t>
            </w:r>
            <w:r>
              <w:rPr>
                <w:rFonts w:ascii="Times New Roman" w:eastAsia="Times New Roman" w:hAnsi="Times New Roman" w:cs="Times New Roman"/>
                <w:sz w:val="24"/>
                <w:szCs w:val="24"/>
              </w:rPr>
              <w:t>)</w:t>
            </w:r>
            <w:r w:rsidRPr="008D410F">
              <w:rPr>
                <w:rFonts w:ascii="Times New Roman" w:eastAsia="Times New Roman" w:hAnsi="Times New Roman" w:cs="Times New Roman"/>
                <w:sz w:val="24"/>
                <w:szCs w:val="24"/>
              </w:rPr>
              <w:t xml:space="preserve"> </w:t>
            </w:r>
            <w:proofErr w:type="gramStart"/>
            <w:r w:rsidRPr="008D410F">
              <w:rPr>
                <w:rFonts w:ascii="Times New Roman" w:eastAsia="Times New Roman" w:hAnsi="Times New Roman" w:cs="Times New Roman"/>
                <w:sz w:val="24"/>
                <w:szCs w:val="24"/>
              </w:rPr>
              <w:t>triad</w:t>
            </w:r>
            <w:proofErr w:type="gramEnd"/>
            <w:r w:rsidRPr="008D410F">
              <w:rPr>
                <w:rFonts w:ascii="Times New Roman" w:eastAsia="Times New Roman" w:hAnsi="Times New Roman" w:cs="Times New Roman"/>
                <w:sz w:val="24"/>
                <w:szCs w:val="24"/>
              </w:rPr>
              <w:t xml:space="preserve"> and defining the terms as they apply to cybersecurity</w:t>
            </w:r>
          </w:p>
          <w:p w14:paraId="267457BB" w14:textId="77777777" w:rsidR="0003081D" w:rsidRPr="008D410F" w:rsidRDefault="0003081D" w:rsidP="0003081D">
            <w:pPr>
              <w:numPr>
                <w:ilvl w:val="1"/>
                <w:numId w:val="3"/>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i/>
                <w:iCs/>
                <w:sz w:val="24"/>
                <w:szCs w:val="24"/>
              </w:rPr>
              <w:t>confidentiality</w:t>
            </w:r>
            <w:r w:rsidRPr="008D410F">
              <w:rPr>
                <w:rFonts w:ascii="Times New Roman" w:eastAsia="Times New Roman" w:hAnsi="Times New Roman" w:cs="Times New Roman"/>
                <w:sz w:val="24"/>
                <w:szCs w:val="24"/>
              </w:rPr>
              <w:t>―ensures that data are only accessed by authorized person(s) through security measures such as usernames and passwords and access control lists (ACL)</w:t>
            </w:r>
          </w:p>
          <w:p w14:paraId="640042BD" w14:textId="77777777" w:rsidR="0003081D" w:rsidRDefault="0003081D" w:rsidP="0003081D">
            <w:pPr>
              <w:numPr>
                <w:ilvl w:val="1"/>
                <w:numId w:val="3"/>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i/>
                <w:iCs/>
                <w:sz w:val="24"/>
                <w:szCs w:val="24"/>
              </w:rPr>
              <w:t>integrity</w:t>
            </w:r>
            <w:r w:rsidRPr="008D410F">
              <w:rPr>
                <w:rFonts w:ascii="Times New Roman" w:eastAsia="Times New Roman" w:hAnsi="Times New Roman" w:cs="Times New Roman"/>
                <w:sz w:val="24"/>
                <w:szCs w:val="24"/>
              </w:rPr>
              <w:t>―ensures the data are trusted. This means data must be guarded against unauthorized changes; methods of ensuring integrity include data permissions and encryption</w:t>
            </w:r>
          </w:p>
          <w:p w14:paraId="0D5FF1CD" w14:textId="77E4B1F8" w:rsidR="0003081D" w:rsidRPr="004B649C" w:rsidRDefault="0003081D" w:rsidP="0003081D">
            <w:pPr>
              <w:numPr>
                <w:ilvl w:val="1"/>
                <w:numId w:val="3"/>
              </w:numPr>
              <w:spacing w:before="100" w:beforeAutospacing="1" w:after="100" w:afterAutospacing="1"/>
              <w:rPr>
                <w:rFonts w:ascii="Times New Roman" w:eastAsia="Times New Roman" w:hAnsi="Times New Roman" w:cs="Times New Roman"/>
                <w:sz w:val="24"/>
                <w:szCs w:val="24"/>
              </w:rPr>
            </w:pPr>
            <w:r w:rsidRPr="004B649C">
              <w:rPr>
                <w:rFonts w:ascii="Times New Roman" w:eastAsia="Times New Roman" w:hAnsi="Times New Roman" w:cs="Times New Roman"/>
                <w:i/>
                <w:iCs/>
                <w:sz w:val="24"/>
                <w:szCs w:val="24"/>
              </w:rPr>
              <w:t>availability―</w:t>
            </w:r>
            <w:r w:rsidRPr="004B649C">
              <w:rPr>
                <w:rFonts w:ascii="Times New Roman" w:eastAsia="Times New Roman" w:hAnsi="Times New Roman" w:cs="Times New Roman"/>
                <w:sz w:val="24"/>
                <w:szCs w:val="24"/>
              </w:rPr>
              <w:t xml:space="preserve">provides solutions to ensure that systems can be accessed when requested; this includes providing deploying system </w:t>
            </w:r>
            <w:proofErr w:type="gramStart"/>
            <w:r w:rsidRPr="004B649C">
              <w:rPr>
                <w:rFonts w:ascii="Times New Roman" w:eastAsia="Times New Roman" w:hAnsi="Times New Roman" w:cs="Times New Roman"/>
                <w:sz w:val="24"/>
                <w:szCs w:val="24"/>
              </w:rPr>
              <w:t>protections</w:t>
            </w:r>
            <w:proofErr w:type="gramEnd"/>
            <w:r w:rsidRPr="004B649C">
              <w:rPr>
                <w:rFonts w:ascii="Times New Roman" w:eastAsia="Times New Roman" w:hAnsi="Times New Roman" w:cs="Times New Roman"/>
                <w:sz w:val="24"/>
                <w:szCs w:val="24"/>
              </w:rPr>
              <w:t xml:space="preserve"> and proper hardware maintenance and system patching</w:t>
            </w:r>
          </w:p>
          <w:p w14:paraId="3CC8D4DB" w14:textId="3FBB3EAB" w:rsidR="0003081D" w:rsidRPr="008D410F" w:rsidRDefault="0003081D" w:rsidP="0003081D">
            <w:pPr>
              <w:numPr>
                <w:ilvl w:val="0"/>
                <w:numId w:val="3"/>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explaining that the CIA triad model provides the baseline standard of evaluating and implementing information security measures on any system</w:t>
            </w:r>
          </w:p>
          <w:p w14:paraId="1DDAD7E8" w14:textId="3459E64C" w:rsidR="0003081D" w:rsidRPr="004B649C" w:rsidRDefault="0003081D" w:rsidP="0003081D">
            <w:pPr>
              <w:numPr>
                <w:ilvl w:val="0"/>
                <w:numId w:val="3"/>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 xml:space="preserve">stating that each component in the CIA triad has designated goals that provide </w:t>
            </w:r>
            <w:r w:rsidRPr="008D410F">
              <w:rPr>
                <w:rFonts w:ascii="Times New Roman" w:eastAsia="Times New Roman" w:hAnsi="Times New Roman" w:cs="Times New Roman"/>
                <w:sz w:val="24"/>
                <w:szCs w:val="24"/>
              </w:rPr>
              <w:lastRenderedPageBreak/>
              <w:t>distinct requirements, and that each goal provides an essential component of information security measures</w:t>
            </w:r>
            <w:r>
              <w:rPr>
                <w:rFonts w:ascii="Times New Roman" w:eastAsia="Times New Roman" w:hAnsi="Times New Roman" w:cs="Times New Roman"/>
                <w:sz w:val="24"/>
                <w:szCs w:val="24"/>
              </w:rPr>
              <w:t>.</w:t>
            </w:r>
          </w:p>
          <w:p w14:paraId="6F99B0CD" w14:textId="77777777" w:rsidR="0003081D" w:rsidRPr="008D410F" w:rsidRDefault="0003081D" w:rsidP="0003081D">
            <w:pPr>
              <w:spacing w:before="100" w:before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Additional components should include</w:t>
            </w:r>
          </w:p>
          <w:p w14:paraId="7CEA076A" w14:textId="34773A8A" w:rsidR="0003081D" w:rsidRPr="00F319E3" w:rsidRDefault="0003081D" w:rsidP="0003081D">
            <w:pPr>
              <w:numPr>
                <w:ilvl w:val="0"/>
                <w:numId w:val="3"/>
              </w:numPr>
              <w:spacing w:after="100" w:afterAutospacing="1"/>
              <w:rPr>
                <w:rFonts w:ascii="Times New Roman" w:eastAsia="Times New Roman" w:hAnsi="Times New Roman" w:cs="Times New Roman"/>
                <w:i/>
                <w:iCs/>
                <w:sz w:val="24"/>
                <w:szCs w:val="24"/>
              </w:rPr>
            </w:pPr>
            <w:r w:rsidRPr="00F319E3">
              <w:rPr>
                <w:rFonts w:ascii="Times New Roman" w:eastAsia="Times New Roman" w:hAnsi="Times New Roman" w:cs="Times New Roman"/>
                <w:i/>
                <w:iCs/>
                <w:sz w:val="24"/>
                <w:szCs w:val="24"/>
              </w:rPr>
              <w:t>AAA framework</w:t>
            </w:r>
          </w:p>
          <w:p w14:paraId="11EF634B" w14:textId="4C0C1B18" w:rsidR="0003081D" w:rsidRPr="00F319E3" w:rsidRDefault="0003081D" w:rsidP="0003081D">
            <w:pPr>
              <w:numPr>
                <w:ilvl w:val="1"/>
                <w:numId w:val="3"/>
              </w:numPr>
              <w:shd w:val="clear" w:color="auto" w:fill="FFFFFF"/>
              <w:rPr>
                <w:rFonts w:ascii="Times New Roman" w:hAnsi="Times New Roman" w:cs="Times New Roman"/>
                <w:color w:val="000000"/>
              </w:rPr>
            </w:pPr>
            <w:r w:rsidRPr="00F319E3">
              <w:rPr>
                <w:rFonts w:ascii="Times New Roman" w:hAnsi="Times New Roman" w:cs="Times New Roman"/>
                <w:i/>
                <w:iCs/>
                <w:color w:val="000000"/>
              </w:rPr>
              <w:t>authentication</w:t>
            </w:r>
            <w:r w:rsidRPr="00F319E3">
              <w:rPr>
                <w:rFonts w:ascii="Times New Roman" w:eastAsia="Times New Roman" w:hAnsi="Times New Roman" w:cs="Times New Roman"/>
                <w:sz w:val="24"/>
                <w:szCs w:val="24"/>
              </w:rPr>
              <w:t>―v</w:t>
            </w:r>
            <w:r w:rsidRPr="00F319E3">
              <w:rPr>
                <w:rFonts w:ascii="Times New Roman" w:hAnsi="Times New Roman" w:cs="Times New Roman"/>
                <w:color w:val="000000"/>
              </w:rPr>
              <w:t>erifies the user's identity (e.g., username and password, biometrics, or a security key)</w:t>
            </w:r>
          </w:p>
          <w:p w14:paraId="27C0FE47" w14:textId="30238B81" w:rsidR="0003081D" w:rsidRPr="00F319E3" w:rsidRDefault="0003081D" w:rsidP="0003081D">
            <w:pPr>
              <w:numPr>
                <w:ilvl w:val="1"/>
                <w:numId w:val="3"/>
              </w:numPr>
              <w:shd w:val="clear" w:color="auto" w:fill="FFFFFF"/>
              <w:rPr>
                <w:rFonts w:ascii="Times New Roman" w:hAnsi="Times New Roman" w:cs="Times New Roman"/>
                <w:color w:val="000000"/>
              </w:rPr>
            </w:pPr>
            <w:r w:rsidRPr="00F319E3">
              <w:rPr>
                <w:rFonts w:ascii="Times New Roman" w:hAnsi="Times New Roman" w:cs="Times New Roman"/>
                <w:i/>
                <w:iCs/>
                <w:color w:val="000000"/>
              </w:rPr>
              <w:t>authorization</w:t>
            </w:r>
            <w:r w:rsidRPr="00F319E3">
              <w:rPr>
                <w:rFonts w:ascii="Times New Roman" w:eastAsia="Times New Roman" w:hAnsi="Times New Roman" w:cs="Times New Roman"/>
                <w:sz w:val="24"/>
                <w:szCs w:val="24"/>
              </w:rPr>
              <w:t>―d</w:t>
            </w:r>
            <w:r w:rsidRPr="00F319E3">
              <w:rPr>
                <w:rFonts w:ascii="Times New Roman" w:hAnsi="Times New Roman" w:cs="Times New Roman"/>
                <w:color w:val="000000"/>
              </w:rPr>
              <w:t>etermines what the authenticated user is allowed to do (e.g., access files, use specific software).</w:t>
            </w:r>
          </w:p>
          <w:p w14:paraId="31E7AEF4" w14:textId="35A806C5" w:rsidR="0003081D" w:rsidRPr="00F319E3" w:rsidRDefault="0003081D" w:rsidP="0003081D">
            <w:pPr>
              <w:numPr>
                <w:ilvl w:val="1"/>
                <w:numId w:val="3"/>
              </w:numPr>
              <w:shd w:val="clear" w:color="auto" w:fill="FFFFFF"/>
              <w:rPr>
                <w:rFonts w:ascii="Times New Roman" w:hAnsi="Times New Roman" w:cs="Times New Roman"/>
                <w:color w:val="000000"/>
              </w:rPr>
            </w:pPr>
            <w:r w:rsidRPr="00F319E3">
              <w:rPr>
                <w:rFonts w:ascii="Times New Roman" w:hAnsi="Times New Roman" w:cs="Times New Roman"/>
                <w:i/>
                <w:iCs/>
                <w:color w:val="000000"/>
              </w:rPr>
              <w:t>accounting</w:t>
            </w:r>
            <w:r w:rsidRPr="00F319E3">
              <w:rPr>
                <w:rFonts w:ascii="Times New Roman" w:eastAsia="Times New Roman" w:hAnsi="Times New Roman" w:cs="Times New Roman"/>
                <w:sz w:val="24"/>
                <w:szCs w:val="24"/>
              </w:rPr>
              <w:t>―t</w:t>
            </w:r>
            <w:r w:rsidRPr="00F319E3">
              <w:rPr>
                <w:rFonts w:ascii="Times New Roman" w:hAnsi="Times New Roman" w:cs="Times New Roman"/>
                <w:color w:val="000000"/>
              </w:rPr>
              <w:t>racks user activity, such as login attempts, commands executed, and resource consumption, for auditing and monitoring.</w:t>
            </w:r>
          </w:p>
          <w:p w14:paraId="06FD9D69" w14:textId="77777777" w:rsidR="0003081D" w:rsidRDefault="0003081D" w:rsidP="0003081D">
            <w:pPr>
              <w:numPr>
                <w:ilvl w:val="0"/>
                <w:numId w:val="3"/>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i/>
                <w:iCs/>
                <w:sz w:val="24"/>
                <w:szCs w:val="24"/>
              </w:rPr>
              <w:t>nonrepudiation―</w:t>
            </w:r>
            <w:r w:rsidRPr="008D410F">
              <w:rPr>
                <w:rFonts w:ascii="Times New Roman" w:eastAsia="Times New Roman" w:hAnsi="Times New Roman" w:cs="Times New Roman"/>
                <w:sz w:val="24"/>
                <w:szCs w:val="24"/>
              </w:rPr>
              <w:t>a cryptologic technique that provides the proof of the integrity and origin of data.</w:t>
            </w:r>
          </w:p>
          <w:p w14:paraId="0D993D7C" w14:textId="37DB081D" w:rsidR="0003081D" w:rsidRDefault="0003081D" w:rsidP="0003081D">
            <w:pPr>
              <w:spacing w:before="100" w:beforeAutospacing="1" w:after="100" w:afterAutospacing="1"/>
              <w:rPr>
                <w:rFonts w:ascii="Times New Roman" w:eastAsia="Times New Roman" w:hAnsi="Times New Roman" w:cs="Times New Roman"/>
                <w:sz w:val="24"/>
                <w:szCs w:val="24"/>
              </w:rPr>
            </w:pPr>
            <w:r w:rsidRPr="006A7882">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6A7882">
              <w:rPr>
                <w:rFonts w:ascii="Times New Roman" w:eastAsia="Times New Roman" w:hAnsi="Times New Roman" w:cs="Times New Roman"/>
                <w:b/>
                <w:bCs/>
                <w:sz w:val="24"/>
                <w:szCs w:val="24"/>
              </w:rPr>
              <w:t>:</w:t>
            </w:r>
            <w:r w:rsidRPr="00D82282">
              <w:rPr>
                <w:rFonts w:ascii="Times New Roman" w:eastAsia="Times New Roman" w:hAnsi="Times New Roman" w:cs="Times New Roman"/>
                <w:sz w:val="24"/>
                <w:szCs w:val="24"/>
              </w:rPr>
              <w:t xml:space="preserve"> </w:t>
            </w:r>
          </w:p>
          <w:p w14:paraId="75C9DE7C" w14:textId="515723F2" w:rsidR="0003081D" w:rsidRDefault="0003081D" w:rsidP="0003081D">
            <w:pPr>
              <w:pStyle w:val="ListParagraph"/>
              <w:numPr>
                <w:ilvl w:val="0"/>
                <w:numId w:val="81"/>
              </w:numPr>
              <w:spacing w:before="100" w:beforeAutospacing="1" w:after="100" w:afterAutospacing="1"/>
              <w:rPr>
                <w:rFonts w:ascii="Times New Roman" w:eastAsia="Times New Roman" w:hAnsi="Times New Roman" w:cs="Times New Roman"/>
                <w:sz w:val="24"/>
                <w:szCs w:val="24"/>
              </w:rPr>
            </w:pPr>
            <w:hyperlink r:id="rId11" w:history="1">
              <w:r>
                <w:rPr>
                  <w:rStyle w:val="Hyperlink"/>
                  <w:rFonts w:ascii="Times New Roman" w:eastAsia="Times New Roman" w:hAnsi="Times New Roman" w:cs="Times New Roman"/>
                  <w:sz w:val="24"/>
                  <w:szCs w:val="24"/>
                </w:rPr>
                <w:t>Cyber Basics: Lesson B1: Introduction to and Overview of Cybersecurity</w:t>
              </w:r>
            </w:hyperlink>
            <w:r w:rsidRPr="0080150C">
              <w:rPr>
                <w:rFonts w:ascii="Times New Roman" w:eastAsia="Times New Roman" w:hAnsi="Times New Roman" w:cs="Times New Roman"/>
                <w:sz w:val="24"/>
                <w:szCs w:val="24"/>
              </w:rPr>
              <w:t>, Virginia Cyber Range</w:t>
            </w:r>
          </w:p>
          <w:p w14:paraId="7B61B6E2" w14:textId="269F5101" w:rsidR="0003081D" w:rsidRPr="0080150C" w:rsidRDefault="0003081D" w:rsidP="0003081D">
            <w:pPr>
              <w:pStyle w:val="ListParagraph"/>
              <w:numPr>
                <w:ilvl w:val="0"/>
                <w:numId w:val="81"/>
              </w:numPr>
              <w:spacing w:before="100" w:beforeAutospacing="1" w:after="100" w:afterAutospacing="1"/>
              <w:rPr>
                <w:rFonts w:ascii="Times New Roman" w:eastAsia="Times New Roman" w:hAnsi="Times New Roman" w:cs="Times New Roman"/>
                <w:sz w:val="24"/>
                <w:szCs w:val="24"/>
              </w:rPr>
            </w:pPr>
            <w:hyperlink r:id="rId12" w:history="1">
              <w:r>
                <w:rPr>
                  <w:rStyle w:val="Hyperlink"/>
                  <w:rFonts w:ascii="Times New Roman" w:eastAsia="Times New Roman" w:hAnsi="Times New Roman" w:cs="Times New Roman"/>
                  <w:sz w:val="24"/>
                  <w:szCs w:val="24"/>
                </w:rPr>
                <w:t>Cyber Basics: Module D: Cryptography</w:t>
              </w:r>
            </w:hyperlink>
            <w:r w:rsidRPr="0080150C">
              <w:rPr>
                <w:rFonts w:ascii="Times New Roman" w:eastAsia="Times New Roman" w:hAnsi="Times New Roman" w:cs="Times New Roman"/>
                <w:sz w:val="24"/>
                <w:szCs w:val="24"/>
              </w:rPr>
              <w:t>, Virginia Cyber Range</w:t>
            </w:r>
          </w:p>
          <w:p w14:paraId="71B0A96B" w14:textId="785F0A4B" w:rsidR="0003081D" w:rsidRPr="00F319E3"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3354B53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Ethics</w:t>
            </w:r>
          </w:p>
          <w:p w14:paraId="53B83D3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5E106E9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76EB4D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2D1CD28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45C676B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69C612B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6EC9D3F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4FD4CB5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3189E67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125BCBA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6A0D71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4368EFF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BC9AED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73445F9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3D42491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035DD99E" w14:textId="64DAE9A5"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1D93B73B" w14:textId="42E2EED0"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169E62CA" w14:textId="46E92049" w:rsidTr="00BE3529">
        <w:tc>
          <w:tcPr>
            <w:tcW w:w="205" w:type="pct"/>
            <w:shd w:val="clear" w:color="auto" w:fill="FFFFFF" w:themeFill="background1"/>
          </w:tcPr>
          <w:p w14:paraId="236B46BD" w14:textId="58CD4BE5"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41</w:t>
            </w:r>
          </w:p>
        </w:tc>
        <w:tc>
          <w:tcPr>
            <w:tcW w:w="975" w:type="pct"/>
            <w:shd w:val="clear" w:color="auto" w:fill="FFFFFF" w:themeFill="background1"/>
            <w:tcMar>
              <w:top w:w="43" w:type="dxa"/>
              <w:left w:w="115" w:type="dxa"/>
              <w:bottom w:w="43" w:type="dxa"/>
              <w:right w:w="115" w:type="dxa"/>
            </w:tcMar>
          </w:tcPr>
          <w:p w14:paraId="09ED51EE" w14:textId="3FE91D61"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Define vulnerability</w:t>
            </w:r>
            <w:r>
              <w:rPr>
                <w:rFonts w:ascii="Times New Roman" w:hAnsi="Times New Roman" w:cs="Times New Roman"/>
                <w:sz w:val="24"/>
                <w:szCs w:val="24"/>
              </w:rPr>
              <w:t>, threat,</w:t>
            </w:r>
            <w:r w:rsidRPr="00BF0B33">
              <w:rPr>
                <w:rFonts w:ascii="Times New Roman" w:hAnsi="Times New Roman" w:cs="Times New Roman"/>
                <w:sz w:val="24"/>
                <w:szCs w:val="24"/>
              </w:rPr>
              <w:t xml:space="preserve"> </w:t>
            </w:r>
            <w:r>
              <w:rPr>
                <w:rFonts w:ascii="Times New Roman" w:hAnsi="Times New Roman" w:cs="Times New Roman"/>
                <w:sz w:val="24"/>
                <w:szCs w:val="24"/>
              </w:rPr>
              <w:t>risk, and attack</w:t>
            </w:r>
            <w:r w:rsidRPr="00BF0B33">
              <w:rPr>
                <w:rFonts w:ascii="Times New Roman" w:hAnsi="Times New Roman" w:cs="Times New Roman"/>
                <w:sz w:val="24"/>
                <w:szCs w:val="24"/>
              </w:rPr>
              <w:t xml:space="preserve">. </w:t>
            </w:r>
          </w:p>
        </w:tc>
        <w:tc>
          <w:tcPr>
            <w:tcW w:w="1512" w:type="pct"/>
          </w:tcPr>
          <w:p w14:paraId="34B3BFD6" w14:textId="77777777" w:rsidR="0003081D" w:rsidRPr="008D410F" w:rsidRDefault="0003081D" w:rsidP="0003081D">
            <w:p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Definition should state that</w:t>
            </w:r>
          </w:p>
          <w:p w14:paraId="6ED35566" w14:textId="044FB810" w:rsidR="0003081D" w:rsidRPr="008D410F" w:rsidRDefault="0003081D" w:rsidP="0003081D">
            <w:pPr>
              <w:numPr>
                <w:ilvl w:val="0"/>
                <w:numId w:val="4"/>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i/>
                <w:iCs/>
                <w:sz w:val="24"/>
                <w:szCs w:val="24"/>
              </w:rPr>
              <w:t>vulnerability</w:t>
            </w:r>
            <w:r w:rsidRPr="008D410F">
              <w:rPr>
                <w:rFonts w:ascii="Times New Roman" w:eastAsia="Times New Roman" w:hAnsi="Times New Roman" w:cs="Times New Roman"/>
                <w:sz w:val="24"/>
                <w:szCs w:val="24"/>
              </w:rPr>
              <w:t xml:space="preserve"> refers to a flaw in a system that can leave it open to attack; may also refer to any type of weakness in a </w:t>
            </w:r>
            <w:r w:rsidRPr="008D410F">
              <w:rPr>
                <w:rFonts w:ascii="Times New Roman" w:eastAsia="Times New Roman" w:hAnsi="Times New Roman" w:cs="Times New Roman"/>
                <w:sz w:val="24"/>
                <w:szCs w:val="24"/>
              </w:rPr>
              <w:lastRenderedPageBreak/>
              <w:t>computer system, in a set of procedures, or in anything that leaves information security exposed to a threat</w:t>
            </w:r>
          </w:p>
          <w:p w14:paraId="35C68008" w14:textId="7F34AD82" w:rsidR="0003081D" w:rsidRDefault="0003081D" w:rsidP="0003081D">
            <w:pPr>
              <w:numPr>
                <w:ilvl w:val="0"/>
                <w:numId w:val="4"/>
              </w:numPr>
              <w:spacing w:before="100" w:beforeAutospacing="1" w:after="100" w:afterAutospacing="1"/>
              <w:rPr>
                <w:rFonts w:ascii="Times New Roman" w:eastAsia="Times New Roman" w:hAnsi="Times New Roman" w:cs="Times New Roman"/>
                <w:sz w:val="24"/>
                <w:szCs w:val="24"/>
              </w:rPr>
            </w:pPr>
            <w:r w:rsidRPr="00F319E3">
              <w:rPr>
                <w:rFonts w:ascii="Times New Roman" w:eastAsia="Times New Roman" w:hAnsi="Times New Roman" w:cs="Times New Roman"/>
                <w:i/>
                <w:iCs/>
                <w:sz w:val="24"/>
                <w:szCs w:val="24"/>
              </w:rPr>
              <w:t>threat</w:t>
            </w:r>
            <w:r>
              <w:rPr>
                <w:rFonts w:ascii="Times New Roman" w:eastAsia="Times New Roman" w:hAnsi="Times New Roman" w:cs="Times New Roman"/>
                <w:sz w:val="24"/>
                <w:szCs w:val="24"/>
              </w:rPr>
              <w:t xml:space="preserve"> is </w:t>
            </w:r>
            <w:r w:rsidRPr="00012053">
              <w:rPr>
                <w:rFonts w:ascii="Times New Roman" w:eastAsia="Times New Roman" w:hAnsi="Times New Roman" w:cs="Times New Roman"/>
                <w:sz w:val="24"/>
                <w:szCs w:val="24"/>
              </w:rPr>
              <w:t>any potential malicious act or event that could compromise the confidentiality, integrity, or availability of a computer system, network, or device</w:t>
            </w:r>
          </w:p>
          <w:p w14:paraId="6836DA1C" w14:textId="78217228" w:rsidR="0003081D" w:rsidRPr="00A04CA7" w:rsidRDefault="0003081D" w:rsidP="0003081D">
            <w:pPr>
              <w:numPr>
                <w:ilvl w:val="0"/>
                <w:numId w:val="4"/>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i/>
                <w:iCs/>
                <w:sz w:val="24"/>
                <w:szCs w:val="24"/>
              </w:rPr>
              <w:t>risk </w:t>
            </w:r>
            <w:r w:rsidRPr="008D410F">
              <w:rPr>
                <w:rFonts w:ascii="Times New Roman" w:eastAsia="Times New Roman" w:hAnsi="Times New Roman" w:cs="Times New Roman"/>
                <w:sz w:val="24"/>
                <w:szCs w:val="24"/>
              </w:rPr>
              <w:t>is the likelihood that a vulnerability will occur and that a loss occurs if that vulnerability is exploited</w:t>
            </w:r>
            <w:r w:rsidRPr="008D410F">
              <w:rPr>
                <w:rFonts w:ascii="Times New Roman" w:eastAsia="Times New Roman" w:hAnsi="Times New Roman" w:cs="Times New Roman"/>
                <w:i/>
                <w:iCs/>
                <w:sz w:val="24"/>
                <w:szCs w:val="24"/>
              </w:rPr>
              <w:t xml:space="preserve"> </w:t>
            </w:r>
          </w:p>
          <w:p w14:paraId="706CBD13" w14:textId="406A0B5D" w:rsidR="0003081D" w:rsidRPr="00BF7007" w:rsidRDefault="0003081D" w:rsidP="0003081D">
            <w:pPr>
              <w:numPr>
                <w:ilvl w:val="0"/>
                <w:numId w:val="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i/>
                <w:iCs/>
                <w:sz w:val="24"/>
                <w:szCs w:val="24"/>
              </w:rPr>
              <w:t>attack</w:t>
            </w:r>
            <w:r w:rsidRPr="00F319E3">
              <w:rPr>
                <w:rFonts w:ascii="Times New Roman" w:eastAsia="Times New Roman" w:hAnsi="Times New Roman" w:cs="Times New Roman"/>
                <w:sz w:val="24"/>
                <w:szCs w:val="24"/>
              </w:rPr>
              <w:t xml:space="preserve"> is</w:t>
            </w:r>
            <w:r>
              <w:rPr>
                <w:rFonts w:ascii="Times New Roman" w:eastAsia="Times New Roman" w:hAnsi="Times New Roman" w:cs="Times New Roman"/>
                <w:sz w:val="24"/>
                <w:szCs w:val="24"/>
              </w:rPr>
              <w:t xml:space="preserve"> any malicious activity that deliberately attempts to exploit a vulnerability</w:t>
            </w:r>
            <w:r w:rsidRPr="00F319E3">
              <w:rPr>
                <w:rFonts w:ascii="Times New Roman" w:eastAsia="Times New Roman" w:hAnsi="Times New Roman" w:cs="Times New Roman"/>
                <w:sz w:val="24"/>
                <w:szCs w:val="24"/>
              </w:rPr>
              <w:t>.</w:t>
            </w:r>
          </w:p>
        </w:tc>
        <w:tc>
          <w:tcPr>
            <w:tcW w:w="1155" w:type="pct"/>
          </w:tcPr>
          <w:p w14:paraId="67CE0E6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Ethics</w:t>
            </w:r>
          </w:p>
          <w:p w14:paraId="670BFFE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5265235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0D0AE74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76575A9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103C58B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Data Science &amp; Ai</w:t>
            </w:r>
          </w:p>
          <w:p w14:paraId="7623F49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5C6B20B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14D300F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DD9FB6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2E8F2E5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45F1537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561BB4E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7FF6DB8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3C4FAD7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2513030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352D3CA6" w14:textId="6FDDA515"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78885FCA" w14:textId="2353493D"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
        </w:tc>
      </w:tr>
      <w:tr w:rsidR="0003081D" w:rsidRPr="0093205B" w14:paraId="28D75343" w14:textId="22CFCF55" w:rsidTr="00BE3529">
        <w:tc>
          <w:tcPr>
            <w:tcW w:w="205" w:type="pct"/>
            <w:shd w:val="clear" w:color="auto" w:fill="FFFFFF" w:themeFill="background1"/>
          </w:tcPr>
          <w:p w14:paraId="4CA28A6E" w14:textId="3A440507"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42</w:t>
            </w:r>
          </w:p>
        </w:tc>
        <w:tc>
          <w:tcPr>
            <w:tcW w:w="975" w:type="pct"/>
            <w:shd w:val="clear" w:color="auto" w:fill="FFFFFF" w:themeFill="background1"/>
            <w:tcMar>
              <w:top w:w="43" w:type="dxa"/>
              <w:left w:w="115" w:type="dxa"/>
              <w:bottom w:w="43" w:type="dxa"/>
              <w:right w:w="115" w:type="dxa"/>
            </w:tcMar>
          </w:tcPr>
          <w:p w14:paraId="55408D9D" w14:textId="658579E7"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Explain why organizations need to manage risk. </w:t>
            </w:r>
          </w:p>
        </w:tc>
        <w:tc>
          <w:tcPr>
            <w:tcW w:w="1512" w:type="pct"/>
          </w:tcPr>
          <w:p w14:paraId="3BB9CF7F" w14:textId="77777777" w:rsidR="0003081D" w:rsidRPr="008D410F" w:rsidRDefault="0003081D" w:rsidP="0003081D">
            <w:p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Explanation should include the following:</w:t>
            </w:r>
          </w:p>
          <w:p w14:paraId="625A1AE5" w14:textId="77777777" w:rsidR="0003081D" w:rsidRPr="008D410F" w:rsidRDefault="0003081D" w:rsidP="0003081D">
            <w:pPr>
              <w:numPr>
                <w:ilvl w:val="0"/>
                <w:numId w:val="5"/>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Unmanaged risk can cause loss.</w:t>
            </w:r>
          </w:p>
          <w:p w14:paraId="35C6A247" w14:textId="77777777" w:rsidR="0003081D" w:rsidRPr="008D410F" w:rsidRDefault="0003081D" w:rsidP="0003081D">
            <w:pPr>
              <w:numPr>
                <w:ilvl w:val="0"/>
                <w:numId w:val="5"/>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Every organization is vulnerable to common and unique types of threats.</w:t>
            </w:r>
          </w:p>
          <w:p w14:paraId="204C4487" w14:textId="77777777" w:rsidR="0003081D" w:rsidRDefault="0003081D" w:rsidP="0003081D">
            <w:pPr>
              <w:numPr>
                <w:ilvl w:val="0"/>
                <w:numId w:val="5"/>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Organizations must identify vulnerable areas, along with the potential for actual threats, so they can plan operations to reduce the effects of those threats.</w:t>
            </w:r>
          </w:p>
          <w:p w14:paraId="7DA4E0DF" w14:textId="4348731D" w:rsidR="0003081D" w:rsidRPr="008D410F" w:rsidRDefault="0003081D" w:rsidP="0003081D">
            <w:pPr>
              <w:numPr>
                <w:ilvl w:val="0"/>
                <w:numId w:val="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921D87">
              <w:rPr>
                <w:rFonts w:ascii="Times New Roman" w:eastAsia="Times New Roman" w:hAnsi="Times New Roman" w:cs="Times New Roman"/>
                <w:sz w:val="24"/>
                <w:szCs w:val="24"/>
              </w:rPr>
              <w:t>rganizations must balance “reasonable security” with reasonable access</w:t>
            </w:r>
            <w:r>
              <w:rPr>
                <w:rFonts w:ascii="Times New Roman" w:eastAsia="Times New Roman" w:hAnsi="Times New Roman" w:cs="Times New Roman"/>
                <w:sz w:val="24"/>
                <w:szCs w:val="24"/>
              </w:rPr>
              <w:t>.</w:t>
            </w:r>
          </w:p>
          <w:p w14:paraId="624AFC93" w14:textId="77777777" w:rsidR="0003081D" w:rsidRDefault="0003081D" w:rsidP="0003081D">
            <w:p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 xml:space="preserve">Because all threats cannot be </w:t>
            </w:r>
            <w:proofErr w:type="gramStart"/>
            <w:r w:rsidRPr="008D410F">
              <w:rPr>
                <w:rFonts w:ascii="Times New Roman" w:eastAsia="Times New Roman" w:hAnsi="Times New Roman" w:cs="Times New Roman"/>
                <w:sz w:val="24"/>
                <w:szCs w:val="24"/>
              </w:rPr>
              <w:t>completely eliminated</w:t>
            </w:r>
            <w:proofErr w:type="gramEnd"/>
            <w:r w:rsidRPr="008D410F">
              <w:rPr>
                <w:rFonts w:ascii="Times New Roman" w:eastAsia="Times New Roman" w:hAnsi="Times New Roman" w:cs="Times New Roman"/>
                <w:sz w:val="24"/>
                <w:szCs w:val="24"/>
              </w:rPr>
              <w:t>, organizations must address responses to threats and plans for continuous business operations.</w:t>
            </w:r>
          </w:p>
          <w:p w14:paraId="28859CA6" w14:textId="099FAB68"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2C2967E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w:t>
            </w:r>
          </w:p>
          <w:p w14:paraId="4B83ABF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1569BCB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1478731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6BE5352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5335825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46D64DF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267B1C4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5BF8DE8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57DE23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795C5DE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78A4AF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3F6BCC6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58DC5B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4AE5E03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Technology Support &amp; Services</w:t>
            </w:r>
          </w:p>
          <w:p w14:paraId="3E806A3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7BD403DE" w14:textId="2EC108EE"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1951A89A" w14:textId="61F9B75B"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11.C,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r>
              <w:rPr>
                <w:rFonts w:ascii="Times New Roman" w:eastAsia="Times New Roman" w:hAnsi="Times New Roman" w:cs="Times New Roman"/>
                <w:sz w:val="24"/>
                <w:szCs w:val="24"/>
              </w:rPr>
              <w:t xml:space="preserve">, </w:t>
            </w:r>
          </w:p>
        </w:tc>
      </w:tr>
      <w:tr w:rsidR="0003081D" w:rsidRPr="0093205B" w14:paraId="178F2F3A" w14:textId="6CBDE2AD" w:rsidTr="00BE3529">
        <w:tc>
          <w:tcPr>
            <w:tcW w:w="205" w:type="pct"/>
            <w:tcBorders>
              <w:bottom w:val="single" w:sz="4" w:space="0" w:color="auto"/>
            </w:tcBorders>
            <w:shd w:val="clear" w:color="auto" w:fill="FFFFFF" w:themeFill="background1"/>
          </w:tcPr>
          <w:p w14:paraId="6F50F7E5" w14:textId="2FAA5031"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43</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67A20BB4" w14:textId="12A56CF0"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Identify the concepts of cybersecurity risk management. </w:t>
            </w:r>
          </w:p>
        </w:tc>
        <w:tc>
          <w:tcPr>
            <w:tcW w:w="1512" w:type="pct"/>
          </w:tcPr>
          <w:p w14:paraId="0D0B2D55" w14:textId="77777777" w:rsidR="0003081D" w:rsidRPr="008D410F" w:rsidRDefault="0003081D" w:rsidP="0003081D">
            <w:p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Identification should include</w:t>
            </w:r>
          </w:p>
          <w:p w14:paraId="00D6D1C0" w14:textId="77777777" w:rsidR="0003081D" w:rsidRPr="008D410F" w:rsidRDefault="0003081D" w:rsidP="0003081D">
            <w:pPr>
              <w:numPr>
                <w:ilvl w:val="0"/>
                <w:numId w:val="6"/>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defining </w:t>
            </w:r>
            <w:r w:rsidRPr="008D410F">
              <w:rPr>
                <w:rFonts w:ascii="Times New Roman" w:eastAsia="Times New Roman" w:hAnsi="Times New Roman" w:cs="Times New Roman"/>
                <w:i/>
                <w:iCs/>
                <w:sz w:val="24"/>
                <w:szCs w:val="24"/>
              </w:rPr>
              <w:t>risk management</w:t>
            </w:r>
            <w:r w:rsidRPr="008D410F">
              <w:rPr>
                <w:rFonts w:ascii="Times New Roman" w:eastAsia="Times New Roman" w:hAnsi="Times New Roman" w:cs="Times New Roman"/>
                <w:sz w:val="24"/>
                <w:szCs w:val="24"/>
              </w:rPr>
              <w:t> as the process of identifying possible vulnerabilities and quantifying potential risk as it pertains to systems</w:t>
            </w:r>
          </w:p>
          <w:p w14:paraId="4C396B3F" w14:textId="77777777" w:rsidR="0003081D" w:rsidRPr="008D410F" w:rsidRDefault="0003081D" w:rsidP="0003081D">
            <w:pPr>
              <w:numPr>
                <w:ilvl w:val="0"/>
                <w:numId w:val="6"/>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addressing risk management strategies, including but not limited to</w:t>
            </w:r>
          </w:p>
          <w:p w14:paraId="51D42814" w14:textId="77777777" w:rsidR="0003081D" w:rsidRPr="008D410F" w:rsidRDefault="0003081D" w:rsidP="0003081D">
            <w:pPr>
              <w:numPr>
                <w:ilvl w:val="1"/>
                <w:numId w:val="6"/>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i/>
                <w:iCs/>
                <w:sz w:val="24"/>
                <w:szCs w:val="24"/>
              </w:rPr>
              <w:t>risk mitigation―</w:t>
            </w:r>
            <w:r w:rsidRPr="008D410F">
              <w:rPr>
                <w:rFonts w:ascii="Times New Roman" w:eastAsia="Times New Roman" w:hAnsi="Times New Roman" w:cs="Times New Roman"/>
                <w:sz w:val="24"/>
                <w:szCs w:val="24"/>
              </w:rPr>
              <w:t>reducing an organization’s exposure to the risk</w:t>
            </w:r>
          </w:p>
          <w:p w14:paraId="5312648D" w14:textId="77777777" w:rsidR="0003081D" w:rsidRPr="008D410F" w:rsidRDefault="0003081D" w:rsidP="0003081D">
            <w:pPr>
              <w:numPr>
                <w:ilvl w:val="1"/>
                <w:numId w:val="6"/>
              </w:numPr>
              <w:spacing w:before="100" w:beforeAutospacing="1" w:after="100" w:afterAutospacing="1"/>
              <w:rPr>
                <w:rFonts w:ascii="Times New Roman" w:eastAsia="Times New Roman" w:hAnsi="Times New Roman" w:cs="Times New Roman"/>
                <w:sz w:val="24"/>
                <w:szCs w:val="24"/>
              </w:rPr>
            </w:pPr>
            <w:proofErr w:type="gramStart"/>
            <w:r w:rsidRPr="008D410F">
              <w:rPr>
                <w:rFonts w:ascii="Times New Roman" w:eastAsia="Times New Roman" w:hAnsi="Times New Roman" w:cs="Times New Roman"/>
                <w:i/>
                <w:iCs/>
                <w:sz w:val="24"/>
                <w:szCs w:val="24"/>
              </w:rPr>
              <w:t>risk transfer―</w:t>
            </w:r>
            <w:proofErr w:type="gramEnd"/>
            <w:r w:rsidRPr="008D410F">
              <w:rPr>
                <w:rFonts w:ascii="Times New Roman" w:eastAsia="Times New Roman" w:hAnsi="Times New Roman" w:cs="Times New Roman"/>
                <w:sz w:val="24"/>
                <w:szCs w:val="24"/>
              </w:rPr>
              <w:t>transferring the risk to another company, such as an insurance firm</w:t>
            </w:r>
          </w:p>
          <w:p w14:paraId="03A85489" w14:textId="77777777" w:rsidR="0003081D" w:rsidRPr="008D410F" w:rsidRDefault="0003081D" w:rsidP="0003081D">
            <w:pPr>
              <w:numPr>
                <w:ilvl w:val="1"/>
                <w:numId w:val="6"/>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i/>
                <w:iCs/>
                <w:sz w:val="24"/>
                <w:szCs w:val="24"/>
              </w:rPr>
              <w:t>risk avoidance―</w:t>
            </w:r>
            <w:r w:rsidRPr="008D410F">
              <w:rPr>
                <w:rFonts w:ascii="Times New Roman" w:eastAsia="Times New Roman" w:hAnsi="Times New Roman" w:cs="Times New Roman"/>
                <w:sz w:val="24"/>
                <w:szCs w:val="24"/>
              </w:rPr>
              <w:t>avoiding the possibility of the risk (e.g., a retailer discontinues personal data collection of customers to avoid the risk that the data could be stolen)</w:t>
            </w:r>
          </w:p>
          <w:p w14:paraId="6BBFC10B" w14:textId="77777777" w:rsidR="0003081D" w:rsidRPr="008D410F" w:rsidRDefault="0003081D" w:rsidP="0003081D">
            <w:pPr>
              <w:numPr>
                <w:ilvl w:val="1"/>
                <w:numId w:val="6"/>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i/>
                <w:iCs/>
                <w:sz w:val="24"/>
                <w:szCs w:val="24"/>
              </w:rPr>
              <w:t>risk acceptance―</w:t>
            </w:r>
            <w:r w:rsidRPr="008D410F">
              <w:rPr>
                <w:rFonts w:ascii="Times New Roman" w:eastAsia="Times New Roman" w:hAnsi="Times New Roman" w:cs="Times New Roman"/>
                <w:sz w:val="24"/>
                <w:szCs w:val="24"/>
              </w:rPr>
              <w:t>understanding and accepting the risks associated with use of a system or feature; this often happens when the cost of mitigation outstrips the potential loss associated with the risk. </w:t>
            </w:r>
          </w:p>
          <w:p w14:paraId="0132FDE5" w14:textId="20E52EEF" w:rsidR="0003081D" w:rsidRPr="00A31E40" w:rsidRDefault="0003081D" w:rsidP="0003081D">
            <w:pPr>
              <w:spacing w:before="100" w:beforeAutospacing="1" w:after="100" w:afterAutospacing="1"/>
              <w:rPr>
                <w:rFonts w:ascii="Times New Roman" w:eastAsia="Times New Roman" w:hAnsi="Times New Roman" w:cs="Times New Roman"/>
                <w:b/>
                <w:bCs/>
                <w:sz w:val="24"/>
                <w:szCs w:val="24"/>
              </w:rPr>
            </w:pPr>
            <w:r w:rsidRPr="00A31E40">
              <w:rPr>
                <w:rFonts w:ascii="Times New Roman" w:eastAsia="Times New Roman" w:hAnsi="Times New Roman" w:cs="Times New Roman"/>
                <w:b/>
                <w:bCs/>
                <w:sz w:val="24"/>
                <w:szCs w:val="24"/>
              </w:rPr>
              <w:t xml:space="preserve">Teacher Resources: </w:t>
            </w:r>
          </w:p>
          <w:p w14:paraId="30A8E4A0" w14:textId="58E8970E" w:rsidR="0003081D" w:rsidRPr="00F319E3" w:rsidRDefault="0003081D" w:rsidP="0003081D">
            <w:pPr>
              <w:pStyle w:val="ListParagraph"/>
              <w:numPr>
                <w:ilvl w:val="0"/>
                <w:numId w:val="76"/>
              </w:numPr>
              <w:spacing w:before="100" w:beforeAutospacing="1" w:after="100" w:afterAutospacing="1"/>
              <w:rPr>
                <w:rFonts w:ascii="Times New Roman" w:eastAsia="Times New Roman" w:hAnsi="Times New Roman" w:cs="Times New Roman"/>
                <w:sz w:val="24"/>
                <w:szCs w:val="24"/>
              </w:rPr>
            </w:pPr>
            <w:hyperlink r:id="rId13" w:history="1">
              <w:r w:rsidRPr="00F319E3">
                <w:rPr>
                  <w:rStyle w:val="Hyperlink"/>
                  <w:rFonts w:ascii="Times New Roman" w:eastAsia="Times New Roman" w:hAnsi="Times New Roman" w:cs="Times New Roman"/>
                  <w:sz w:val="24"/>
                  <w:szCs w:val="24"/>
                </w:rPr>
                <w:t>NIST Risk Management Framework</w:t>
              </w:r>
            </w:hyperlink>
          </w:p>
          <w:p w14:paraId="4EA7D47A" w14:textId="50B817E4" w:rsidR="0003081D" w:rsidRPr="00F319E3" w:rsidRDefault="0003081D" w:rsidP="0003081D">
            <w:pPr>
              <w:pStyle w:val="ListParagraph"/>
              <w:numPr>
                <w:ilvl w:val="0"/>
                <w:numId w:val="76"/>
              </w:numPr>
              <w:spacing w:before="100" w:beforeAutospacing="1" w:after="100" w:afterAutospacing="1"/>
              <w:rPr>
                <w:rFonts w:ascii="Times New Roman" w:eastAsia="Times New Roman" w:hAnsi="Times New Roman" w:cs="Times New Roman"/>
                <w:sz w:val="24"/>
                <w:szCs w:val="24"/>
              </w:rPr>
            </w:pPr>
            <w:hyperlink r:id="rId14" w:history="1">
              <w:r w:rsidRPr="00012053">
                <w:rPr>
                  <w:rStyle w:val="Hyperlink"/>
                  <w:rFonts w:ascii="Times New Roman" w:eastAsia="Times New Roman" w:hAnsi="Times New Roman" w:cs="Times New Roman"/>
                  <w:sz w:val="24"/>
                  <w:szCs w:val="24"/>
                </w:rPr>
                <w:t>Risk Management Matrix: Overview and Guide</w:t>
              </w:r>
            </w:hyperlink>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AuditBoard</w:t>
            </w:r>
            <w:proofErr w:type="spellEnd"/>
          </w:p>
        </w:tc>
        <w:tc>
          <w:tcPr>
            <w:tcW w:w="1155" w:type="pct"/>
          </w:tcPr>
          <w:p w14:paraId="785C438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Ethics</w:t>
            </w:r>
          </w:p>
          <w:p w14:paraId="0698679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1FC9FC8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22E941C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698E13E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0A9DD11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636A5EB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02BFFDF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1A7E35F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6E8DA4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5E0C058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0E3CFD9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54D837E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05E59AC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546F491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55EEBDB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55994DC0" w14:textId="7F32AB9E"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4BADF2AB" w14:textId="38CBB167"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r>
              <w:rPr>
                <w:rFonts w:ascii="Times New Roman" w:eastAsia="Times New Roman" w:hAnsi="Times New Roman" w:cs="Times New Roman"/>
                <w:sz w:val="24"/>
                <w:szCs w:val="24"/>
              </w:rPr>
              <w:t xml:space="preserve">, </w:t>
            </w:r>
          </w:p>
        </w:tc>
      </w:tr>
      <w:tr w:rsidR="0003081D" w:rsidRPr="0093205B" w14:paraId="794AC83F" w14:textId="6B4372A5" w:rsidTr="00BE3529">
        <w:tc>
          <w:tcPr>
            <w:tcW w:w="205" w:type="pct"/>
            <w:tcBorders>
              <w:bottom w:val="single" w:sz="4" w:space="0" w:color="auto"/>
            </w:tcBorders>
            <w:shd w:val="clear" w:color="auto" w:fill="FFFFFF" w:themeFill="background1"/>
          </w:tcPr>
          <w:p w14:paraId="15215C4E" w14:textId="01A0A358" w:rsidR="0003081D" w:rsidRDefault="0003081D" w:rsidP="0003081D">
            <w:pPr>
              <w:rPr>
                <w:rFonts w:ascii="Times New Roman" w:hAnsi="Times New Roman" w:cs="Times New Roman"/>
                <w:sz w:val="24"/>
                <w:szCs w:val="24"/>
              </w:rPr>
            </w:pPr>
            <w:r>
              <w:rPr>
                <w:rFonts w:ascii="Times New Roman" w:hAnsi="Times New Roman" w:cs="Times New Roman"/>
                <w:sz w:val="24"/>
                <w:szCs w:val="24"/>
              </w:rPr>
              <w:t>44</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3BDED4D5" w14:textId="1733817C" w:rsidR="0003081D" w:rsidRPr="00BF0B33" w:rsidRDefault="0003081D" w:rsidP="0003081D">
            <w:pPr>
              <w:rPr>
                <w:rFonts w:ascii="Times New Roman" w:hAnsi="Times New Roman" w:cs="Times New Roman"/>
                <w:sz w:val="24"/>
                <w:szCs w:val="24"/>
              </w:rPr>
            </w:pPr>
            <w:r w:rsidRPr="00BF0B33">
              <w:rPr>
                <w:rFonts w:ascii="Times New Roman" w:hAnsi="Times New Roman" w:cs="Times New Roman"/>
                <w:sz w:val="24"/>
                <w:szCs w:val="24"/>
              </w:rPr>
              <w:t xml:space="preserve">Describe types of cyber threats. </w:t>
            </w:r>
          </w:p>
        </w:tc>
        <w:tc>
          <w:tcPr>
            <w:tcW w:w="1512" w:type="pct"/>
          </w:tcPr>
          <w:p w14:paraId="2DFB284C" w14:textId="77777777" w:rsidR="0003081D" w:rsidRPr="00144061" w:rsidRDefault="0003081D" w:rsidP="0003081D">
            <w:p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Description should include, but not be limited to</w:t>
            </w:r>
          </w:p>
          <w:p w14:paraId="1745B292" w14:textId="77777777" w:rsidR="0003081D" w:rsidRPr="00144061"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authentication (e.g., password attacks, biometrics attacks)</w:t>
            </w:r>
          </w:p>
          <w:p w14:paraId="67E03F0A" w14:textId="77777777" w:rsidR="0003081D" w:rsidRPr="00144061"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social engineering, including phishing and other scams</w:t>
            </w:r>
          </w:p>
          <w:p w14:paraId="20DF3EB9" w14:textId="77777777" w:rsidR="0003081D" w:rsidRPr="00144061"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web application attacks such as injection attacks and scripting attacks</w:t>
            </w:r>
          </w:p>
          <w:p w14:paraId="2F75FBC0" w14:textId="77777777" w:rsidR="0003081D" w:rsidRPr="00144061"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exploitation of operating system and application software vulnerabilities</w:t>
            </w:r>
          </w:p>
          <w:p w14:paraId="5772639B" w14:textId="77777777" w:rsidR="0003081D" w:rsidRPr="0000210D"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viruses, worms, and Trojan horses</w:t>
            </w:r>
          </w:p>
          <w:p w14:paraId="5A641C1E" w14:textId="77777777" w:rsidR="0003081D" w:rsidRPr="0000210D"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brute-force attacks</w:t>
            </w:r>
          </w:p>
          <w:p w14:paraId="4D979525" w14:textId="77777777" w:rsidR="0003081D" w:rsidRPr="0000210D"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privacy invasion tools (e.g., spyware, malware, ransomware, cookies, adware, popups)</w:t>
            </w:r>
          </w:p>
          <w:p w14:paraId="5C47C599" w14:textId="4B419C02" w:rsidR="0003081D" w:rsidRPr="00144061"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spam</w:t>
            </w:r>
          </w:p>
          <w:p w14:paraId="4874580C" w14:textId="77777777" w:rsidR="0003081D" w:rsidRPr="00144061"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denial of service attacks</w:t>
            </w:r>
          </w:p>
          <w:p w14:paraId="3262998E" w14:textId="77777777" w:rsidR="0003081D" w:rsidRPr="00144061"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acts of terrorism and how they present a threat</w:t>
            </w:r>
          </w:p>
          <w:p w14:paraId="0BA9A439" w14:textId="77777777" w:rsidR="0003081D" w:rsidRPr="00144061"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pandemics and how they present a threat</w:t>
            </w:r>
          </w:p>
          <w:p w14:paraId="7D69D274" w14:textId="77777777" w:rsidR="0003081D" w:rsidRPr="00144061"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natural disasters and an evaluation of such threats in the recent past</w:t>
            </w:r>
          </w:p>
          <w:p w14:paraId="018D035C" w14:textId="77777777" w:rsidR="0003081D" w:rsidRPr="00144061" w:rsidRDefault="0003081D" w:rsidP="0003081D">
            <w:pPr>
              <w:numPr>
                <w:ilvl w:val="0"/>
                <w:numId w:val="22"/>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accidents or technical failures</w:t>
            </w:r>
          </w:p>
          <w:p w14:paraId="19C6A309" w14:textId="77777777" w:rsidR="0003081D" w:rsidRPr="00144061" w:rsidRDefault="0003081D" w:rsidP="0003081D">
            <w:pPr>
              <w:numPr>
                <w:ilvl w:val="1"/>
                <w:numId w:val="22"/>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the potential for accidents and failures is often reached when infrastructure is pushed past its intended life</w:t>
            </w:r>
          </w:p>
          <w:p w14:paraId="7469561A" w14:textId="77777777" w:rsidR="0003081D" w:rsidRPr="00144061" w:rsidRDefault="0003081D" w:rsidP="0003081D">
            <w:pPr>
              <w:numPr>
                <w:ilvl w:val="1"/>
                <w:numId w:val="22"/>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unintentional failures. </w:t>
            </w:r>
          </w:p>
          <w:p w14:paraId="063D2B24" w14:textId="7F0751FC" w:rsidR="0003081D" w:rsidRDefault="0003081D" w:rsidP="0003081D">
            <w:pPr>
              <w:spacing w:before="100" w:beforeAutospacing="1" w:after="100" w:afterAutospacing="1"/>
              <w:rPr>
                <w:rFonts w:ascii="Times New Roman" w:eastAsia="Times New Roman" w:hAnsi="Times New Roman" w:cs="Times New Roman"/>
                <w:sz w:val="24"/>
                <w:szCs w:val="24"/>
              </w:rPr>
            </w:pPr>
            <w:r w:rsidRPr="006A7DFE">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15" w:history="1">
              <w:r>
                <w:rPr>
                  <w:rStyle w:val="Hyperlink"/>
                  <w:rFonts w:ascii="Times New Roman" w:eastAsia="Times New Roman" w:hAnsi="Times New Roman" w:cs="Times New Roman"/>
                  <w:sz w:val="24"/>
                  <w:szCs w:val="24"/>
                </w:rPr>
                <w:t>Cyber Basics: Module E: Hacking</w:t>
              </w:r>
            </w:hyperlink>
            <w:r>
              <w:rPr>
                <w:rFonts w:ascii="Times New Roman" w:eastAsia="Times New Roman" w:hAnsi="Times New Roman" w:cs="Times New Roman"/>
                <w:sz w:val="24"/>
                <w:szCs w:val="24"/>
              </w:rPr>
              <w:t>, Virginia Cyber Range</w:t>
            </w:r>
          </w:p>
          <w:p w14:paraId="6E97C791" w14:textId="0578685F" w:rsidR="0003081D" w:rsidRPr="008D410F"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7E944C1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Ethics</w:t>
            </w:r>
          </w:p>
          <w:p w14:paraId="1A393AA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208BAFA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29DF2A4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7164F87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499D134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29F92BB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570DCEC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47C3CD2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3DA2A8A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242D448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77AA761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618106A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DEA0F3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075667D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51A70B0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00F25DEA" w14:textId="25B952B7"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15920CB2" w14:textId="2E7DE2C8"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7F651BB7" w14:textId="1EFDB9BF" w:rsidTr="00BE3529">
        <w:tc>
          <w:tcPr>
            <w:tcW w:w="205" w:type="pct"/>
            <w:tcBorders>
              <w:bottom w:val="single" w:sz="4" w:space="0" w:color="auto"/>
            </w:tcBorders>
            <w:shd w:val="clear" w:color="auto" w:fill="FFFFFF" w:themeFill="background1"/>
          </w:tcPr>
          <w:p w14:paraId="1CF08482" w14:textId="17367324"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45</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3E02ED48" w14:textId="43A49B8F"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Describe national and industry standards and regulations that relate to cybersecurity. </w:t>
            </w:r>
          </w:p>
        </w:tc>
        <w:tc>
          <w:tcPr>
            <w:tcW w:w="1512" w:type="pct"/>
          </w:tcPr>
          <w:p w14:paraId="2E7ED559" w14:textId="77777777" w:rsidR="0003081D" w:rsidRPr="008D410F" w:rsidRDefault="0003081D" w:rsidP="0003081D">
            <w:p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Description should include, but not be limited to, the following:</w:t>
            </w:r>
          </w:p>
          <w:p w14:paraId="52CB913F" w14:textId="17254706" w:rsidR="0003081D" w:rsidRPr="008D410F" w:rsidRDefault="0003081D" w:rsidP="0003081D">
            <w:pPr>
              <w:numPr>
                <w:ilvl w:val="0"/>
                <w:numId w:val="8"/>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 xml:space="preserve">Standards and regulations are determined based on the data each </w:t>
            </w:r>
            <w:proofErr w:type="gramStart"/>
            <w:r w:rsidRPr="008D410F">
              <w:rPr>
                <w:rFonts w:ascii="Times New Roman" w:eastAsia="Times New Roman" w:hAnsi="Times New Roman" w:cs="Times New Roman"/>
                <w:sz w:val="24"/>
                <w:szCs w:val="24"/>
              </w:rPr>
              <w:t>stor</w:t>
            </w:r>
            <w:r>
              <w:rPr>
                <w:rFonts w:ascii="Times New Roman" w:eastAsia="Times New Roman" w:hAnsi="Times New Roman" w:cs="Times New Roman"/>
                <w:sz w:val="24"/>
                <w:szCs w:val="24"/>
              </w:rPr>
              <w:t>es</w:t>
            </w:r>
            <w:proofErr w:type="gramEnd"/>
            <w:r w:rsidRPr="008D410F">
              <w:rPr>
                <w:rFonts w:ascii="Times New Roman" w:eastAsia="Times New Roman" w:hAnsi="Times New Roman" w:cs="Times New Roman"/>
                <w:sz w:val="24"/>
                <w:szCs w:val="24"/>
              </w:rPr>
              <w:t>.</w:t>
            </w:r>
          </w:p>
          <w:p w14:paraId="668FF686" w14:textId="3EAE82C1" w:rsidR="0003081D" w:rsidRPr="008D410F" w:rsidRDefault="0003081D" w:rsidP="0003081D">
            <w:pPr>
              <w:numPr>
                <w:ilvl w:val="0"/>
                <w:numId w:val="8"/>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Standards</w:t>
            </w:r>
            <w:r>
              <w:rPr>
                <w:rFonts w:ascii="Times New Roman" w:eastAsia="Times New Roman" w:hAnsi="Times New Roman" w:cs="Times New Roman"/>
                <w:sz w:val="24"/>
                <w:szCs w:val="24"/>
              </w:rPr>
              <w:t xml:space="preserve"> are </w:t>
            </w:r>
            <w:r w:rsidRPr="008D410F">
              <w:rPr>
                <w:rFonts w:ascii="Times New Roman" w:eastAsia="Times New Roman" w:hAnsi="Times New Roman" w:cs="Times New Roman"/>
                <w:sz w:val="24"/>
                <w:szCs w:val="24"/>
              </w:rPr>
              <w:t>a set of best practices that have been created to guide an organization’s policies, procedures, and practices, rather than requirements to adhere to specific rules. For example, Payment Card Industry Data Security Standard (PCI DSS) is an information security standard for organizations that accept payment cards.</w:t>
            </w:r>
            <w:r>
              <w:rPr>
                <w:rFonts w:ascii="Times New Roman" w:hAnsi="Times New Roman" w:cs="Times New Roman"/>
                <w:sz w:val="24"/>
                <w:szCs w:val="24"/>
              </w:rPr>
              <w:t xml:space="preserve"> The core functions of cybersecurity according to </w:t>
            </w:r>
            <w:r>
              <w:rPr>
                <w:rFonts w:ascii="Times New Roman" w:eastAsia="Times New Roman" w:hAnsi="Times New Roman" w:cs="Times New Roman"/>
                <w:sz w:val="24"/>
                <w:szCs w:val="24"/>
              </w:rPr>
              <w:t xml:space="preserve">the NIST Cybersecurity Framework 2.0 </w:t>
            </w:r>
            <w:r w:rsidRPr="00012053">
              <w:rPr>
                <w:rFonts w:ascii="Times New Roman" w:eastAsia="Times New Roman" w:hAnsi="Times New Roman" w:cs="Times New Roman"/>
                <w:sz w:val="24"/>
                <w:szCs w:val="24"/>
              </w:rPr>
              <w:t>(</w:t>
            </w:r>
            <w:r>
              <w:rPr>
                <w:rFonts w:ascii="Times New Roman" w:eastAsia="Times New Roman" w:hAnsi="Times New Roman" w:cs="Times New Roman"/>
                <w:sz w:val="24"/>
                <w:szCs w:val="24"/>
              </w:rPr>
              <w:t>i.e., g</w:t>
            </w:r>
            <w:r w:rsidRPr="00012053">
              <w:rPr>
                <w:rFonts w:ascii="Times New Roman" w:eastAsia="Times New Roman" w:hAnsi="Times New Roman" w:cs="Times New Roman"/>
                <w:sz w:val="24"/>
                <w:szCs w:val="24"/>
              </w:rPr>
              <w:t xml:space="preserve">overn, </w:t>
            </w:r>
            <w:r>
              <w:rPr>
                <w:rFonts w:ascii="Times New Roman" w:eastAsia="Times New Roman" w:hAnsi="Times New Roman" w:cs="Times New Roman"/>
                <w:sz w:val="24"/>
                <w:szCs w:val="24"/>
              </w:rPr>
              <w:t>i</w:t>
            </w:r>
            <w:r w:rsidRPr="00012053">
              <w:rPr>
                <w:rFonts w:ascii="Times New Roman" w:eastAsia="Times New Roman" w:hAnsi="Times New Roman" w:cs="Times New Roman"/>
                <w:sz w:val="24"/>
                <w:szCs w:val="24"/>
              </w:rPr>
              <w:t xml:space="preserve">dentify, </w:t>
            </w:r>
            <w:r>
              <w:rPr>
                <w:rFonts w:ascii="Times New Roman" w:eastAsia="Times New Roman" w:hAnsi="Times New Roman" w:cs="Times New Roman"/>
                <w:sz w:val="24"/>
                <w:szCs w:val="24"/>
              </w:rPr>
              <w:t>p</w:t>
            </w:r>
            <w:r w:rsidRPr="00012053">
              <w:rPr>
                <w:rFonts w:ascii="Times New Roman" w:eastAsia="Times New Roman" w:hAnsi="Times New Roman" w:cs="Times New Roman"/>
                <w:sz w:val="24"/>
                <w:szCs w:val="24"/>
              </w:rPr>
              <w:t xml:space="preserve">rotect, </w:t>
            </w:r>
            <w:r>
              <w:rPr>
                <w:rFonts w:ascii="Times New Roman" w:eastAsia="Times New Roman" w:hAnsi="Times New Roman" w:cs="Times New Roman"/>
                <w:sz w:val="24"/>
                <w:szCs w:val="24"/>
              </w:rPr>
              <w:t>d</w:t>
            </w:r>
            <w:r w:rsidRPr="00012053">
              <w:rPr>
                <w:rFonts w:ascii="Times New Roman" w:eastAsia="Times New Roman" w:hAnsi="Times New Roman" w:cs="Times New Roman"/>
                <w:sz w:val="24"/>
                <w:szCs w:val="24"/>
              </w:rPr>
              <w:t xml:space="preserve">etect, </w:t>
            </w:r>
            <w:r>
              <w:rPr>
                <w:rFonts w:ascii="Times New Roman" w:eastAsia="Times New Roman" w:hAnsi="Times New Roman" w:cs="Times New Roman"/>
                <w:sz w:val="24"/>
                <w:szCs w:val="24"/>
              </w:rPr>
              <w:t>r</w:t>
            </w:r>
            <w:r w:rsidRPr="00012053">
              <w:rPr>
                <w:rFonts w:ascii="Times New Roman" w:eastAsia="Times New Roman" w:hAnsi="Times New Roman" w:cs="Times New Roman"/>
                <w:sz w:val="24"/>
                <w:szCs w:val="24"/>
              </w:rPr>
              <w:t xml:space="preserve">espond, </w:t>
            </w:r>
            <w:r>
              <w:rPr>
                <w:rFonts w:ascii="Times New Roman" w:eastAsia="Times New Roman" w:hAnsi="Times New Roman" w:cs="Times New Roman"/>
                <w:sz w:val="24"/>
                <w:szCs w:val="24"/>
              </w:rPr>
              <w:t>r</w:t>
            </w:r>
            <w:r w:rsidRPr="00012053">
              <w:rPr>
                <w:rFonts w:ascii="Times New Roman" w:eastAsia="Times New Roman" w:hAnsi="Times New Roman" w:cs="Times New Roman"/>
                <w:sz w:val="24"/>
                <w:szCs w:val="24"/>
              </w:rPr>
              <w:t>ecover)</w:t>
            </w:r>
            <w:r w:rsidRPr="00A04CA7">
              <w:rPr>
                <w:rFonts w:ascii="Times New Roman" w:eastAsia="Times New Roman" w:hAnsi="Times New Roman" w:cs="Times New Roman"/>
                <w:sz w:val="24"/>
                <w:szCs w:val="24"/>
              </w:rPr>
              <w:t>.</w:t>
            </w:r>
          </w:p>
          <w:p w14:paraId="3BF16E50" w14:textId="7209102E" w:rsidR="0003081D" w:rsidRPr="008D410F" w:rsidRDefault="0003081D" w:rsidP="0003081D">
            <w:pPr>
              <w:numPr>
                <w:ilvl w:val="0"/>
                <w:numId w:val="8"/>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Regulations</w:t>
            </w:r>
            <w:r>
              <w:rPr>
                <w:rFonts w:ascii="Times New Roman" w:eastAsia="Times New Roman" w:hAnsi="Times New Roman" w:cs="Times New Roman"/>
                <w:sz w:val="24"/>
                <w:szCs w:val="24"/>
              </w:rPr>
              <w:t xml:space="preserve"> are </w:t>
            </w:r>
            <w:r w:rsidRPr="008D410F">
              <w:rPr>
                <w:rFonts w:ascii="Times New Roman" w:eastAsia="Times New Roman" w:hAnsi="Times New Roman" w:cs="Times New Roman"/>
                <w:sz w:val="24"/>
                <w:szCs w:val="24"/>
              </w:rPr>
              <w:t>requirements by a government agency that must be followed. For example, in the healthcare industry, any system or user</w:t>
            </w:r>
            <w:r>
              <w:rPr>
                <w:rFonts w:ascii="Times New Roman" w:eastAsia="Times New Roman" w:hAnsi="Times New Roman" w:cs="Times New Roman"/>
                <w:sz w:val="24"/>
                <w:szCs w:val="24"/>
              </w:rPr>
              <w:t xml:space="preserve"> who</w:t>
            </w:r>
            <w:r w:rsidRPr="008D410F">
              <w:rPr>
                <w:rFonts w:ascii="Times New Roman" w:eastAsia="Times New Roman" w:hAnsi="Times New Roman" w:cs="Times New Roman"/>
                <w:sz w:val="24"/>
                <w:szCs w:val="24"/>
              </w:rPr>
              <w:t xml:space="preserve"> has access to personal health information must follow the regulations set forth in the Health Insurance Portability and Accountability Act (HIPAA).</w:t>
            </w:r>
          </w:p>
          <w:p w14:paraId="1155A8B1" w14:textId="5C801A61"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5631B30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w:t>
            </w:r>
          </w:p>
          <w:p w14:paraId="4BAD40E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509F83F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1297188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49943BB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56C4E64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5AC30E1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0800F34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2780EF7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186F5C7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033ABF2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7FC351E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0329902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6C8C813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6546BCC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5035C29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221E2461" w14:textId="74112141"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06CB86E4" w14:textId="6100F309"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7DE4ECB6" w14:textId="49029CA3" w:rsidTr="00BE3529">
        <w:tc>
          <w:tcPr>
            <w:tcW w:w="205" w:type="pct"/>
            <w:tcBorders>
              <w:bottom w:val="single" w:sz="4" w:space="0" w:color="auto"/>
            </w:tcBorders>
            <w:shd w:val="clear" w:color="auto" w:fill="FFFFFF" w:themeFill="background1"/>
          </w:tcPr>
          <w:p w14:paraId="05A72628" w14:textId="5DBD7049"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46</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FD23CA3" w14:textId="74406BFC"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Describe the cyberattack surface of various organizations. </w:t>
            </w:r>
          </w:p>
        </w:tc>
        <w:tc>
          <w:tcPr>
            <w:tcW w:w="1512" w:type="pct"/>
          </w:tcPr>
          <w:p w14:paraId="2BF5733D" w14:textId="77777777" w:rsidR="0003081D" w:rsidRPr="008D410F" w:rsidRDefault="0003081D" w:rsidP="0003081D">
            <w:p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Description should include a definition of threat modeling and the concepts that</w:t>
            </w:r>
          </w:p>
          <w:p w14:paraId="288BD45F" w14:textId="77777777" w:rsidR="0003081D" w:rsidRDefault="0003081D" w:rsidP="0003081D">
            <w:pPr>
              <w:numPr>
                <w:ilvl w:val="0"/>
                <w:numId w:val="9"/>
              </w:numPr>
              <w:spacing w:before="100" w:beforeAutospacing="1" w:after="100" w:afterAutospacing="1"/>
              <w:rPr>
                <w:rFonts w:ascii="Times New Roman" w:eastAsia="Times New Roman" w:hAnsi="Times New Roman" w:cs="Times New Roman"/>
                <w:sz w:val="24"/>
                <w:szCs w:val="24"/>
              </w:rPr>
            </w:pPr>
            <w:proofErr w:type="gramStart"/>
            <w:r w:rsidRPr="00012053">
              <w:rPr>
                <w:rFonts w:ascii="Times New Roman" w:eastAsia="Times New Roman" w:hAnsi="Times New Roman" w:cs="Times New Roman"/>
                <w:sz w:val="24"/>
                <w:szCs w:val="24"/>
              </w:rPr>
              <w:t>the</w:t>
            </w:r>
            <w:proofErr w:type="gramEnd"/>
            <w:r w:rsidRPr="00012053">
              <w:rPr>
                <w:rFonts w:ascii="Times New Roman" w:eastAsia="Times New Roman" w:hAnsi="Times New Roman" w:cs="Times New Roman"/>
                <w:sz w:val="24"/>
                <w:szCs w:val="24"/>
              </w:rPr>
              <w:t xml:space="preserve"> attack surface includes all areas of an organization that can be penetrated or threatened</w:t>
            </w:r>
          </w:p>
          <w:p w14:paraId="3B738D26" w14:textId="2404C9C6" w:rsidR="0003081D" w:rsidRPr="00012053" w:rsidRDefault="0003081D" w:rsidP="0003081D">
            <w:pPr>
              <w:numPr>
                <w:ilvl w:val="0"/>
                <w:numId w:val="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organizations </w:t>
            </w:r>
            <w:r w:rsidRPr="00012053">
              <w:rPr>
                <w:rFonts w:ascii="Times New Roman" w:eastAsia="Times New Roman" w:hAnsi="Times New Roman" w:cs="Times New Roman"/>
                <w:sz w:val="24"/>
                <w:szCs w:val="24"/>
              </w:rPr>
              <w:t>may have differing levels of vulnerability due to their integration of technology.</w:t>
            </w:r>
          </w:p>
          <w:p w14:paraId="6996A8C2" w14:textId="0BB9498F" w:rsidR="0003081D" w:rsidRDefault="0003081D" w:rsidP="0003081D">
            <w:pPr>
              <w:spacing w:before="100" w:beforeAutospacing="1" w:after="100" w:afterAutospacing="1"/>
              <w:rPr>
                <w:rFonts w:ascii="Times New Roman" w:eastAsia="Times New Roman" w:hAnsi="Times New Roman" w:cs="Times New Roman"/>
                <w:b/>
                <w:bCs/>
                <w:sz w:val="24"/>
                <w:szCs w:val="24"/>
              </w:rPr>
            </w:pPr>
            <w:r w:rsidRPr="008D410F">
              <w:rPr>
                <w:rFonts w:ascii="Times New Roman" w:eastAsia="Times New Roman" w:hAnsi="Times New Roman" w:cs="Times New Roman"/>
                <w:sz w:val="24"/>
                <w:szCs w:val="24"/>
              </w:rPr>
              <w:t>For example, a</w:t>
            </w:r>
            <w:r>
              <w:rPr>
                <w:rFonts w:ascii="Times New Roman" w:eastAsia="Times New Roman" w:hAnsi="Times New Roman" w:cs="Times New Roman"/>
                <w:sz w:val="24"/>
                <w:szCs w:val="24"/>
              </w:rPr>
              <w:t>n organization</w:t>
            </w:r>
            <w:r w:rsidRPr="008D410F">
              <w:rPr>
                <w:rFonts w:ascii="Times New Roman" w:eastAsia="Times New Roman" w:hAnsi="Times New Roman" w:cs="Times New Roman"/>
                <w:sz w:val="24"/>
                <w:szCs w:val="24"/>
              </w:rPr>
              <w:t xml:space="preserve"> that processes payments via an Internet site increases the vulnerability of threats against the payment processing system from attackers anywhere in the world. A</w:t>
            </w:r>
            <w:r>
              <w:rPr>
                <w:rFonts w:ascii="Times New Roman" w:eastAsia="Times New Roman" w:hAnsi="Times New Roman" w:cs="Times New Roman"/>
                <w:sz w:val="24"/>
                <w:szCs w:val="24"/>
              </w:rPr>
              <w:t>n organization</w:t>
            </w:r>
            <w:r w:rsidRPr="008D410F">
              <w:rPr>
                <w:rFonts w:ascii="Times New Roman" w:eastAsia="Times New Roman" w:hAnsi="Times New Roman" w:cs="Times New Roman"/>
                <w:sz w:val="24"/>
                <w:szCs w:val="24"/>
              </w:rPr>
              <w:t xml:space="preserve"> that does not collect information via the Internet would have much less vulnerability from that attack avenue.</w:t>
            </w:r>
          </w:p>
          <w:p w14:paraId="2F6CFE9A" w14:textId="0A4A5A84"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283CA73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Ethics</w:t>
            </w:r>
          </w:p>
          <w:p w14:paraId="39E78E8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03535E3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052D61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74EB6C2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06A1B99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559950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Digital Animation</w:t>
            </w:r>
          </w:p>
          <w:p w14:paraId="58B6BF6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75D8A88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13C731E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5BD1DDA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1D314A1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06F499A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70B70C6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3962E35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301C537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661943CE" w14:textId="690CEE3C"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044001D2" w14:textId="36784442"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A31E40" w14:paraId="3D06E8FB" w14:textId="26927848" w:rsidTr="00BE3529">
        <w:tc>
          <w:tcPr>
            <w:tcW w:w="205" w:type="pct"/>
            <w:tcBorders>
              <w:bottom w:val="single" w:sz="4" w:space="0" w:color="auto"/>
            </w:tcBorders>
            <w:shd w:val="clear" w:color="auto" w:fill="FFFFFF" w:themeFill="background1"/>
          </w:tcPr>
          <w:p w14:paraId="6A5D6993" w14:textId="02D40E51"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lastRenderedPageBreak/>
              <w:t>47</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461DB8DB" w14:textId="786F8C11"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Analyze risks affecting critical infrastructure. </w:t>
            </w:r>
          </w:p>
        </w:tc>
        <w:tc>
          <w:tcPr>
            <w:tcW w:w="1512" w:type="pct"/>
          </w:tcPr>
          <w:p w14:paraId="4766174E" w14:textId="77777777" w:rsidR="0003081D" w:rsidRPr="008D410F" w:rsidRDefault="0003081D" w:rsidP="0003081D">
            <w:p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Analysis should include</w:t>
            </w:r>
          </w:p>
          <w:p w14:paraId="3298D7D7" w14:textId="77777777" w:rsidR="0003081D" w:rsidRPr="008D410F" w:rsidRDefault="0003081D" w:rsidP="0003081D">
            <w:pPr>
              <w:numPr>
                <w:ilvl w:val="0"/>
                <w:numId w:val="10"/>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defining </w:t>
            </w:r>
            <w:r w:rsidRPr="008D410F">
              <w:rPr>
                <w:rFonts w:ascii="Times New Roman" w:eastAsia="Times New Roman" w:hAnsi="Times New Roman" w:cs="Times New Roman"/>
                <w:i/>
                <w:iCs/>
                <w:sz w:val="24"/>
                <w:szCs w:val="24"/>
              </w:rPr>
              <w:t>critical infrastructure</w:t>
            </w:r>
            <w:r w:rsidRPr="008D410F">
              <w:rPr>
                <w:rFonts w:ascii="Times New Roman" w:eastAsia="Times New Roman" w:hAnsi="Times New Roman" w:cs="Times New Roman"/>
                <w:sz w:val="24"/>
                <w:szCs w:val="24"/>
              </w:rPr>
              <w:t> as including assets critical to the functioning of a society and economy</w:t>
            </w:r>
          </w:p>
          <w:p w14:paraId="2C9D180A" w14:textId="409AC71B" w:rsidR="0003081D" w:rsidRPr="008D410F" w:rsidRDefault="0003081D" w:rsidP="0003081D">
            <w:pPr>
              <w:numPr>
                <w:ilvl w:val="0"/>
                <w:numId w:val="10"/>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 xml:space="preserve">describing the </w:t>
            </w:r>
            <w:r>
              <w:rPr>
                <w:rFonts w:ascii="Times New Roman" w:eastAsia="Times New Roman" w:hAnsi="Times New Roman" w:cs="Times New Roman"/>
                <w:sz w:val="24"/>
                <w:szCs w:val="24"/>
              </w:rPr>
              <w:t>C</w:t>
            </w:r>
            <w:r w:rsidRPr="008D410F">
              <w:rPr>
                <w:rFonts w:ascii="Times New Roman" w:eastAsia="Times New Roman" w:hAnsi="Times New Roman" w:cs="Times New Roman"/>
                <w:sz w:val="24"/>
                <w:szCs w:val="24"/>
              </w:rPr>
              <w:t xml:space="preserve">ritical </w:t>
            </w:r>
            <w:r>
              <w:rPr>
                <w:rFonts w:ascii="Times New Roman" w:eastAsia="Times New Roman" w:hAnsi="Times New Roman" w:cs="Times New Roman"/>
                <w:sz w:val="24"/>
                <w:szCs w:val="24"/>
              </w:rPr>
              <w:t>I</w:t>
            </w:r>
            <w:r w:rsidRPr="008D410F">
              <w:rPr>
                <w:rFonts w:ascii="Times New Roman" w:eastAsia="Times New Roman" w:hAnsi="Times New Roman" w:cs="Times New Roman"/>
                <w:sz w:val="24"/>
                <w:szCs w:val="24"/>
              </w:rPr>
              <w:t xml:space="preserve">nfrastructure </w:t>
            </w:r>
            <w:r>
              <w:rPr>
                <w:rFonts w:ascii="Times New Roman" w:eastAsia="Times New Roman" w:hAnsi="Times New Roman" w:cs="Times New Roman"/>
                <w:sz w:val="24"/>
                <w:szCs w:val="24"/>
              </w:rPr>
              <w:t>S</w:t>
            </w:r>
            <w:r w:rsidRPr="008D410F">
              <w:rPr>
                <w:rFonts w:ascii="Times New Roman" w:eastAsia="Times New Roman" w:hAnsi="Times New Roman" w:cs="Times New Roman"/>
                <w:sz w:val="24"/>
                <w:szCs w:val="24"/>
              </w:rPr>
              <w:t>ectors found in Cybersecurity and Infrastructure Security Agency (CISA) and the effect their incapacitation or destruction would have on security, national economic security, national public health, and safety</w:t>
            </w:r>
          </w:p>
          <w:p w14:paraId="21B015AC" w14:textId="77777777" w:rsidR="0003081D" w:rsidRPr="008D410F" w:rsidRDefault="0003081D" w:rsidP="0003081D">
            <w:pPr>
              <w:numPr>
                <w:ilvl w:val="0"/>
                <w:numId w:val="10"/>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evolving threats, including, but not limited to</w:t>
            </w:r>
          </w:p>
          <w:p w14:paraId="7B3C1962" w14:textId="77777777" w:rsidR="0003081D" w:rsidRPr="008D410F" w:rsidRDefault="0003081D" w:rsidP="0003081D">
            <w:pPr>
              <w:numPr>
                <w:ilvl w:val="1"/>
                <w:numId w:val="10"/>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cyber threats</w:t>
            </w:r>
          </w:p>
          <w:p w14:paraId="4BA6C3C1" w14:textId="77777777" w:rsidR="0003081D" w:rsidRPr="008D410F" w:rsidRDefault="0003081D" w:rsidP="0003081D">
            <w:pPr>
              <w:numPr>
                <w:ilvl w:val="1"/>
                <w:numId w:val="10"/>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acts of terrorism</w:t>
            </w:r>
          </w:p>
          <w:p w14:paraId="57B0A664" w14:textId="77777777" w:rsidR="0003081D" w:rsidRPr="008D410F" w:rsidRDefault="0003081D" w:rsidP="0003081D">
            <w:pPr>
              <w:numPr>
                <w:ilvl w:val="1"/>
                <w:numId w:val="10"/>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pandemics</w:t>
            </w:r>
          </w:p>
          <w:p w14:paraId="2EEC3E05" w14:textId="77777777" w:rsidR="0003081D" w:rsidRPr="008D410F" w:rsidRDefault="0003081D" w:rsidP="0003081D">
            <w:pPr>
              <w:numPr>
                <w:ilvl w:val="1"/>
                <w:numId w:val="10"/>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extreme weather</w:t>
            </w:r>
          </w:p>
          <w:p w14:paraId="38140AAD" w14:textId="77777777" w:rsidR="0003081D" w:rsidRPr="008D410F" w:rsidRDefault="0003081D" w:rsidP="0003081D">
            <w:pPr>
              <w:numPr>
                <w:ilvl w:val="1"/>
                <w:numId w:val="10"/>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t>accidents or technical failures</w:t>
            </w:r>
          </w:p>
          <w:p w14:paraId="73EA65E9" w14:textId="77777777" w:rsidR="0003081D" w:rsidRPr="008D410F" w:rsidRDefault="0003081D" w:rsidP="0003081D">
            <w:pPr>
              <w:numPr>
                <w:ilvl w:val="0"/>
                <w:numId w:val="10"/>
              </w:num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sz w:val="24"/>
                <w:szCs w:val="24"/>
              </w:rPr>
              <w:lastRenderedPageBreak/>
              <w:t>relating evolving threats to the 16 critical infrastructure sectors.</w:t>
            </w:r>
          </w:p>
          <w:p w14:paraId="034D6130" w14:textId="0B789B4C" w:rsidR="0003081D" w:rsidRPr="008D410F" w:rsidRDefault="0003081D" w:rsidP="0003081D">
            <w:pPr>
              <w:spacing w:before="100" w:beforeAutospacing="1" w:after="100" w:afterAutospacing="1"/>
              <w:rPr>
                <w:rFonts w:ascii="Times New Roman" w:eastAsia="Times New Roman" w:hAnsi="Times New Roman" w:cs="Times New Roman"/>
                <w:sz w:val="24"/>
                <w:szCs w:val="24"/>
              </w:rPr>
            </w:pPr>
            <w:r w:rsidRPr="008D410F">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 xml:space="preserve"> </w:t>
            </w:r>
            <w:hyperlink r:id="rId16" w:tgtFrame="_blank" w:history="1">
              <w:r w:rsidRPr="008D410F">
                <w:rPr>
                  <w:rStyle w:val="Hyperlink"/>
                  <w:rFonts w:ascii="Times New Roman" w:eastAsia="Times New Roman" w:hAnsi="Times New Roman" w:cs="Times New Roman"/>
                  <w:sz w:val="24"/>
                  <w:szCs w:val="24"/>
                </w:rPr>
                <w:t>Critical Infrastructure Sectors</w:t>
              </w:r>
            </w:hyperlink>
            <w:r w:rsidRPr="008D410F">
              <w:rPr>
                <w:rFonts w:ascii="Times New Roman" w:eastAsia="Times New Roman" w:hAnsi="Times New Roman" w:cs="Times New Roman"/>
                <w:sz w:val="24"/>
                <w:szCs w:val="24"/>
              </w:rPr>
              <w:t>, Cybersecurity and Infrastructure Security Agency </w:t>
            </w:r>
          </w:p>
          <w:p w14:paraId="7D4977C8" w14:textId="0108B68C"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326CA30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Ethics</w:t>
            </w:r>
          </w:p>
          <w:p w14:paraId="0CB6D8D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5DA8E09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2BD7ED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2AB8B4F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0B03F31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3190FD5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2253B97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00FFC3C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6F07960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1114068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484B490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0B3D5F2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4C78D55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529DCAA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Technology Support &amp; Services</w:t>
            </w:r>
          </w:p>
          <w:p w14:paraId="39403D9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46EF9723" w14:textId="0CD09712"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5C1D3553" w14:textId="1991D978" w:rsidR="0003081D" w:rsidRPr="00DC4C5A" w:rsidRDefault="0003081D" w:rsidP="0003081D">
            <w:pPr>
              <w:spacing w:before="100" w:beforeAutospacing="1" w:after="100" w:afterAutospacing="1"/>
              <w:rPr>
                <w:rFonts w:ascii="Times New Roman" w:eastAsia="Times New Roman" w:hAnsi="Times New Roman" w:cs="Times New Roman"/>
                <w:sz w:val="24"/>
                <w:szCs w:val="24"/>
                <w:lang w:val="fr-FR"/>
              </w:rPr>
            </w:pPr>
            <w:proofErr w:type="gramStart"/>
            <w:r>
              <w:rPr>
                <w:rFonts w:ascii="Times New Roman" w:hAnsi="Times New Roman" w:cs="Times New Roman"/>
                <w:color w:val="000000"/>
                <w:sz w:val="24"/>
                <w:szCs w:val="24"/>
                <w:lang w:val="fr-FR"/>
              </w:rPr>
              <w:lastRenderedPageBreak/>
              <w:t>English:</w:t>
            </w:r>
            <w:proofErr w:type="gramEnd"/>
            <w:r>
              <w:rPr>
                <w:rFonts w:ascii="Times New Roman" w:eastAsia="Times New Roman" w:hAnsi="Times New Roman" w:cs="Times New Roman"/>
                <w:sz w:val="24"/>
                <w:szCs w:val="24"/>
                <w:lang w:val="fr-FR"/>
              </w:rPr>
              <w:t xml:space="preserve"> </w:t>
            </w:r>
            <w:proofErr w:type="gramStart"/>
            <w:r w:rsidRPr="009F4A08">
              <w:rPr>
                <w:rFonts w:ascii="Times New Roman" w:eastAsia="Times New Roman" w:hAnsi="Times New Roman" w:cs="Times New Roman"/>
                <w:sz w:val="24"/>
                <w:szCs w:val="24"/>
                <w:lang w:val="fr-FR"/>
              </w:rPr>
              <w:t>9.RI</w:t>
            </w:r>
            <w:proofErr w:type="gramEnd"/>
            <w:r>
              <w:rPr>
                <w:rFonts w:ascii="Times New Roman" w:eastAsia="Times New Roman" w:hAnsi="Times New Roman" w:cs="Times New Roman"/>
                <w:sz w:val="24"/>
                <w:szCs w:val="24"/>
                <w:lang w:val="fr-FR"/>
              </w:rPr>
              <w:t xml:space="preserve">, </w:t>
            </w:r>
            <w:r w:rsidRPr="009F4A08">
              <w:rPr>
                <w:rFonts w:ascii="Times New Roman" w:eastAsia="Times New Roman" w:hAnsi="Times New Roman" w:cs="Times New Roman"/>
                <w:sz w:val="24"/>
                <w:szCs w:val="24"/>
                <w:lang w:val="fr-FR"/>
              </w:rPr>
              <w:t>9.LU</w:t>
            </w:r>
            <w:r>
              <w:rPr>
                <w:rFonts w:ascii="Times New Roman" w:eastAsia="Times New Roman" w:hAnsi="Times New Roman" w:cs="Times New Roman"/>
                <w:sz w:val="24"/>
                <w:szCs w:val="24"/>
                <w:lang w:val="fr-FR"/>
              </w:rPr>
              <w:t xml:space="preserve">, </w:t>
            </w:r>
            <w:proofErr w:type="gramStart"/>
            <w:r w:rsidRPr="009F4A08">
              <w:rPr>
                <w:rFonts w:ascii="Times New Roman" w:eastAsia="Times New Roman" w:hAnsi="Times New Roman" w:cs="Times New Roman"/>
                <w:sz w:val="24"/>
                <w:szCs w:val="24"/>
                <w:lang w:val="fr-FR"/>
              </w:rPr>
              <w:t>10.RI</w:t>
            </w:r>
            <w:proofErr w:type="gramEnd"/>
            <w:r>
              <w:rPr>
                <w:rFonts w:ascii="Times New Roman" w:eastAsia="Times New Roman" w:hAnsi="Times New Roman" w:cs="Times New Roman"/>
                <w:sz w:val="24"/>
                <w:szCs w:val="24"/>
                <w:lang w:val="fr-FR"/>
              </w:rPr>
              <w:t xml:space="preserve">, </w:t>
            </w:r>
            <w:r w:rsidRPr="009F4A08">
              <w:rPr>
                <w:rFonts w:ascii="Times New Roman" w:eastAsia="Times New Roman" w:hAnsi="Times New Roman" w:cs="Times New Roman"/>
                <w:sz w:val="24"/>
                <w:szCs w:val="24"/>
                <w:lang w:val="fr-FR"/>
              </w:rPr>
              <w:t>10.LU</w:t>
            </w:r>
            <w:r>
              <w:rPr>
                <w:rFonts w:ascii="Times New Roman" w:eastAsia="Times New Roman" w:hAnsi="Times New Roman" w:cs="Times New Roman"/>
                <w:sz w:val="24"/>
                <w:szCs w:val="24"/>
                <w:lang w:val="fr-FR"/>
              </w:rPr>
              <w:t xml:space="preserve">, </w:t>
            </w:r>
            <w:r w:rsidRPr="009F4A08">
              <w:rPr>
                <w:rFonts w:ascii="Times New Roman" w:eastAsia="Times New Roman" w:hAnsi="Times New Roman" w:cs="Times New Roman"/>
                <w:sz w:val="24"/>
                <w:szCs w:val="24"/>
                <w:lang w:val="fr-FR"/>
              </w:rPr>
              <w:t>11.DSR</w:t>
            </w:r>
            <w:r>
              <w:rPr>
                <w:rFonts w:ascii="Times New Roman" w:eastAsia="Times New Roman" w:hAnsi="Times New Roman" w:cs="Times New Roman"/>
                <w:sz w:val="24"/>
                <w:szCs w:val="24"/>
                <w:lang w:val="fr-FR"/>
              </w:rPr>
              <w:t xml:space="preserve">, </w:t>
            </w:r>
            <w:proofErr w:type="gramStart"/>
            <w:r w:rsidRPr="009F4A08">
              <w:rPr>
                <w:rFonts w:ascii="Times New Roman" w:eastAsia="Times New Roman" w:hAnsi="Times New Roman" w:cs="Times New Roman"/>
                <w:sz w:val="24"/>
                <w:szCs w:val="24"/>
                <w:lang w:val="fr-FR"/>
              </w:rPr>
              <w:t>11.RI</w:t>
            </w:r>
            <w:proofErr w:type="gramEnd"/>
            <w:r>
              <w:rPr>
                <w:rFonts w:ascii="Times New Roman" w:eastAsia="Times New Roman" w:hAnsi="Times New Roman" w:cs="Times New Roman"/>
                <w:sz w:val="24"/>
                <w:szCs w:val="24"/>
                <w:lang w:val="fr-FR"/>
              </w:rPr>
              <w:t xml:space="preserve">, </w:t>
            </w:r>
            <w:r w:rsidRPr="009F4A08">
              <w:rPr>
                <w:rFonts w:ascii="Times New Roman" w:eastAsia="Times New Roman" w:hAnsi="Times New Roman" w:cs="Times New Roman"/>
                <w:sz w:val="24"/>
                <w:szCs w:val="24"/>
                <w:lang w:val="fr-FR"/>
              </w:rPr>
              <w:t>11.LU</w:t>
            </w:r>
            <w:r>
              <w:rPr>
                <w:rFonts w:ascii="Times New Roman" w:eastAsia="Times New Roman" w:hAnsi="Times New Roman" w:cs="Times New Roman"/>
                <w:sz w:val="24"/>
                <w:szCs w:val="24"/>
                <w:lang w:val="fr-FR"/>
              </w:rPr>
              <w:t xml:space="preserve">, </w:t>
            </w:r>
            <w:r w:rsidRPr="00DC4C5A">
              <w:rPr>
                <w:rFonts w:ascii="Times New Roman" w:eastAsia="Times New Roman" w:hAnsi="Times New Roman" w:cs="Times New Roman"/>
                <w:sz w:val="24"/>
                <w:szCs w:val="24"/>
                <w:lang w:val="fr-FR"/>
              </w:rPr>
              <w:t xml:space="preserve">11.C, </w:t>
            </w:r>
            <w:proofErr w:type="gramStart"/>
            <w:r w:rsidRPr="00DC4C5A">
              <w:rPr>
                <w:rFonts w:ascii="Times New Roman" w:eastAsia="Times New Roman" w:hAnsi="Times New Roman" w:cs="Times New Roman"/>
                <w:sz w:val="24"/>
                <w:szCs w:val="24"/>
                <w:lang w:val="fr-FR"/>
              </w:rPr>
              <w:t>12.RI</w:t>
            </w:r>
            <w:proofErr w:type="gramEnd"/>
            <w:r w:rsidRPr="00DC4C5A">
              <w:rPr>
                <w:rFonts w:ascii="Times New Roman" w:eastAsia="Times New Roman" w:hAnsi="Times New Roman" w:cs="Times New Roman"/>
                <w:sz w:val="24"/>
                <w:szCs w:val="24"/>
                <w:lang w:val="fr-FR"/>
              </w:rPr>
              <w:t xml:space="preserve">, 12.LU, 12.C, </w:t>
            </w:r>
          </w:p>
        </w:tc>
      </w:tr>
      <w:tr w:rsidR="0003081D" w:rsidRPr="0093205B" w14:paraId="13AB2B6A" w14:textId="6793A2D1" w:rsidTr="00BE3529">
        <w:trPr>
          <w:trHeight w:val="1063"/>
        </w:trPr>
        <w:tc>
          <w:tcPr>
            <w:tcW w:w="205" w:type="pct"/>
            <w:tcBorders>
              <w:bottom w:val="single" w:sz="4" w:space="0" w:color="auto"/>
            </w:tcBorders>
            <w:shd w:val="clear" w:color="auto" w:fill="AEAAAA" w:themeFill="background2" w:themeFillShade="BF"/>
          </w:tcPr>
          <w:p w14:paraId="79039C27" w14:textId="77777777" w:rsidR="0003081D" w:rsidRPr="00DC4C5A" w:rsidRDefault="0003081D" w:rsidP="0003081D">
            <w:pPr>
              <w:spacing w:before="100" w:beforeAutospacing="1" w:after="100" w:afterAutospacing="1"/>
              <w:rPr>
                <w:rFonts w:ascii="Times New Roman" w:eastAsia="Times New Roman" w:hAnsi="Times New Roman" w:cs="Times New Roman"/>
                <w:b/>
                <w:bCs/>
                <w:sz w:val="28"/>
                <w:szCs w:val="28"/>
                <w:lang w:val="fr-FR"/>
              </w:rPr>
            </w:pPr>
            <w:bookmarkStart w:id="5" w:name="_Hlk214865207"/>
          </w:p>
        </w:tc>
        <w:tc>
          <w:tcPr>
            <w:tcW w:w="975" w:type="pct"/>
            <w:tcBorders>
              <w:bottom w:val="single" w:sz="4" w:space="0" w:color="auto"/>
            </w:tcBorders>
            <w:shd w:val="clear" w:color="auto" w:fill="AEAAAA" w:themeFill="background2" w:themeFillShade="BF"/>
            <w:tcMar>
              <w:top w:w="43" w:type="dxa"/>
              <w:left w:w="115" w:type="dxa"/>
              <w:bottom w:w="43" w:type="dxa"/>
              <w:right w:w="115" w:type="dxa"/>
            </w:tcMar>
          </w:tcPr>
          <w:p w14:paraId="0BE2A4EF" w14:textId="1CA820EB" w:rsidR="0003081D" w:rsidRPr="009D01E3" w:rsidRDefault="0003081D" w:rsidP="0003081D">
            <w:pPr>
              <w:spacing w:before="100" w:beforeAutospacing="1" w:after="100" w:afterAutospacing="1"/>
              <w:rPr>
                <w:rFonts w:ascii="Times New Roman" w:eastAsia="Times New Roman" w:hAnsi="Times New Roman" w:cs="Times New Roman"/>
                <w:sz w:val="28"/>
                <w:szCs w:val="28"/>
              </w:rPr>
            </w:pPr>
            <w:r w:rsidRPr="009D01E3">
              <w:rPr>
                <w:rFonts w:ascii="Times New Roman" w:eastAsia="Times New Roman" w:hAnsi="Times New Roman" w:cs="Times New Roman"/>
                <w:b/>
                <w:bCs/>
                <w:sz w:val="28"/>
                <w:szCs w:val="28"/>
              </w:rPr>
              <w:t>Examining Computer Networks as a Foundational Element of Cybersecurity</w:t>
            </w:r>
          </w:p>
        </w:tc>
        <w:tc>
          <w:tcPr>
            <w:tcW w:w="1512" w:type="pct"/>
            <w:tcBorders>
              <w:bottom w:val="single" w:sz="4" w:space="0" w:color="auto"/>
            </w:tcBorders>
            <w:shd w:val="clear" w:color="auto" w:fill="AEAAAA" w:themeFill="background2" w:themeFillShade="BF"/>
          </w:tcPr>
          <w:p w14:paraId="192070B1" w14:textId="77777777" w:rsidR="0003081D" w:rsidRPr="009D01E3" w:rsidRDefault="0003081D" w:rsidP="0003081D">
            <w:pPr>
              <w:spacing w:before="100" w:beforeAutospacing="1" w:after="100" w:afterAutospacing="1"/>
              <w:rPr>
                <w:rFonts w:ascii="Times New Roman" w:eastAsia="Times New Roman" w:hAnsi="Times New Roman" w:cs="Times New Roman"/>
                <w:sz w:val="28"/>
                <w:szCs w:val="28"/>
              </w:rPr>
            </w:pPr>
          </w:p>
        </w:tc>
        <w:tc>
          <w:tcPr>
            <w:tcW w:w="1155" w:type="pct"/>
            <w:shd w:val="clear" w:color="auto" w:fill="A6A6A6" w:themeFill="background1" w:themeFillShade="A6"/>
          </w:tcPr>
          <w:p w14:paraId="5E505B15" w14:textId="77777777"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c>
          <w:tcPr>
            <w:tcW w:w="1153" w:type="pct"/>
            <w:shd w:val="clear" w:color="auto" w:fill="A6A6A6" w:themeFill="background1" w:themeFillShade="A6"/>
          </w:tcPr>
          <w:p w14:paraId="25DA1AD2" w14:textId="2A85BC9C"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r>
      <w:bookmarkEnd w:id="5"/>
      <w:tr w:rsidR="0003081D" w:rsidRPr="0093205B" w14:paraId="1CAFF9EC" w14:textId="3B43BD89" w:rsidTr="00BE3529">
        <w:tc>
          <w:tcPr>
            <w:tcW w:w="205" w:type="pct"/>
            <w:tcBorders>
              <w:bottom w:val="single" w:sz="4" w:space="0" w:color="auto"/>
            </w:tcBorders>
            <w:shd w:val="clear" w:color="auto" w:fill="FFFFFF" w:themeFill="background1"/>
          </w:tcPr>
          <w:p w14:paraId="4D8F5312" w14:textId="19458C5A"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48</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E5A1575" w14:textId="3DA5F501" w:rsidR="0003081D" w:rsidRPr="00BF0B33" w:rsidRDefault="0003081D" w:rsidP="0003081D">
            <w:pPr>
              <w:rPr>
                <w:rFonts w:ascii="Times New Roman" w:eastAsia="Times New Roman" w:hAnsi="Times New Roman" w:cs="Times New Roman"/>
                <w:sz w:val="24"/>
                <w:szCs w:val="24"/>
              </w:rPr>
            </w:pPr>
            <w:r>
              <w:rPr>
                <w:rFonts w:ascii="Times New Roman" w:hAnsi="Times New Roman" w:cs="Times New Roman"/>
                <w:sz w:val="24"/>
                <w:szCs w:val="24"/>
              </w:rPr>
              <w:t>Identify</w:t>
            </w:r>
            <w:r w:rsidRPr="00BF0B33">
              <w:rPr>
                <w:rFonts w:ascii="Times New Roman" w:hAnsi="Times New Roman" w:cs="Times New Roman"/>
                <w:sz w:val="24"/>
                <w:szCs w:val="24"/>
              </w:rPr>
              <w:t xml:space="preserve"> computer components.</w:t>
            </w:r>
          </w:p>
        </w:tc>
        <w:tc>
          <w:tcPr>
            <w:tcW w:w="1512" w:type="pct"/>
          </w:tcPr>
          <w:p w14:paraId="246C536A" w14:textId="75FF732C" w:rsidR="0003081D" w:rsidRPr="003D4110"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3D4110">
              <w:rPr>
                <w:rFonts w:ascii="Times New Roman" w:eastAsia="Times New Roman" w:hAnsi="Times New Roman" w:cs="Times New Roman"/>
                <w:sz w:val="24"/>
                <w:szCs w:val="24"/>
              </w:rPr>
              <w:t xml:space="preserve"> should include</w:t>
            </w:r>
          </w:p>
          <w:p w14:paraId="6AC8D69B" w14:textId="77777777" w:rsidR="0003081D" w:rsidRPr="003D4110" w:rsidRDefault="0003081D" w:rsidP="0003081D">
            <w:pPr>
              <w:numPr>
                <w:ilvl w:val="0"/>
                <w:numId w:val="11"/>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case</w:t>
            </w:r>
          </w:p>
          <w:p w14:paraId="35DDF4FD" w14:textId="77777777" w:rsidR="0003081D" w:rsidRPr="003D4110" w:rsidRDefault="0003081D" w:rsidP="0003081D">
            <w:pPr>
              <w:numPr>
                <w:ilvl w:val="0"/>
                <w:numId w:val="11"/>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motherboard</w:t>
            </w:r>
          </w:p>
          <w:p w14:paraId="1F0C7158" w14:textId="77777777" w:rsidR="0003081D" w:rsidRPr="003D4110" w:rsidRDefault="0003081D" w:rsidP="0003081D">
            <w:pPr>
              <w:numPr>
                <w:ilvl w:val="0"/>
                <w:numId w:val="11"/>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central processing unit (CPU)</w:t>
            </w:r>
          </w:p>
          <w:p w14:paraId="3B64F1DE" w14:textId="77777777" w:rsidR="0003081D" w:rsidRPr="003D4110" w:rsidRDefault="0003081D" w:rsidP="0003081D">
            <w:pPr>
              <w:numPr>
                <w:ilvl w:val="0"/>
                <w:numId w:val="11"/>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random access memory (RAM)</w:t>
            </w:r>
          </w:p>
          <w:p w14:paraId="2A9FB4A1" w14:textId="77777777" w:rsidR="0003081D" w:rsidRPr="003D4110" w:rsidRDefault="0003081D" w:rsidP="0003081D">
            <w:pPr>
              <w:numPr>
                <w:ilvl w:val="0"/>
                <w:numId w:val="11"/>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hard drive</w:t>
            </w:r>
          </w:p>
          <w:p w14:paraId="4BE15C4E" w14:textId="77777777" w:rsidR="0003081D" w:rsidRPr="003D4110" w:rsidRDefault="0003081D" w:rsidP="0003081D">
            <w:pPr>
              <w:numPr>
                <w:ilvl w:val="0"/>
                <w:numId w:val="11"/>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power supply</w:t>
            </w:r>
          </w:p>
          <w:p w14:paraId="1F9EF1AE" w14:textId="4247B5D9" w:rsidR="0003081D" w:rsidRPr="003D4110" w:rsidRDefault="0003081D" w:rsidP="0003081D">
            <w:pPr>
              <w:numPr>
                <w:ilvl w:val="0"/>
                <w:numId w:val="11"/>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ports</w:t>
            </w:r>
            <w:r>
              <w:rPr>
                <w:rFonts w:ascii="Times New Roman" w:eastAsia="Times New Roman" w:hAnsi="Times New Roman" w:cs="Times New Roman"/>
                <w:sz w:val="24"/>
                <w:szCs w:val="24"/>
              </w:rPr>
              <w:t xml:space="preserve"> (e.g., network interface, USB, audio/display)</w:t>
            </w:r>
            <w:r w:rsidRPr="003D4110">
              <w:rPr>
                <w:rFonts w:ascii="Times New Roman" w:eastAsia="Times New Roman" w:hAnsi="Times New Roman" w:cs="Times New Roman"/>
                <w:sz w:val="24"/>
                <w:szCs w:val="24"/>
              </w:rPr>
              <w:t>.</w:t>
            </w:r>
          </w:p>
          <w:p w14:paraId="50F60152" w14:textId="77777777"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2593BCF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2FC5CBA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52221FF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0231AC0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46A0C20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2040B00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CAE0EC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6C7ABDE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3BD3B19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434FC42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08D029F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90E353A" w14:textId="3C28EB1A"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30CB030B" w14:textId="38A1390F"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r>
              <w:rPr>
                <w:rFonts w:ascii="Times New Roman" w:eastAsia="Times New Roman" w:hAnsi="Times New Roman" w:cs="Times New Roman"/>
                <w:sz w:val="24"/>
                <w:szCs w:val="24"/>
              </w:rPr>
              <w:t xml:space="preserve">, </w:t>
            </w:r>
          </w:p>
        </w:tc>
      </w:tr>
      <w:tr w:rsidR="0003081D" w:rsidRPr="0093205B" w14:paraId="3E3FB98B" w14:textId="77408167" w:rsidTr="00BE3529">
        <w:tc>
          <w:tcPr>
            <w:tcW w:w="205" w:type="pct"/>
            <w:tcBorders>
              <w:bottom w:val="single" w:sz="4" w:space="0" w:color="auto"/>
            </w:tcBorders>
            <w:shd w:val="clear" w:color="auto" w:fill="FFFFFF" w:themeFill="background1"/>
          </w:tcPr>
          <w:p w14:paraId="621EB8FC" w14:textId="7E511BC0"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49</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02CBC94D" w14:textId="0E72B88D"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Describe a network. </w:t>
            </w:r>
          </w:p>
        </w:tc>
        <w:tc>
          <w:tcPr>
            <w:tcW w:w="1512" w:type="pct"/>
          </w:tcPr>
          <w:p w14:paraId="004F368A" w14:textId="77777777" w:rsidR="0003081D" w:rsidRPr="003D4110" w:rsidRDefault="0003081D" w:rsidP="0003081D">
            <w:p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Description should include identifying</w:t>
            </w:r>
          </w:p>
          <w:p w14:paraId="79EC0021" w14:textId="77777777" w:rsidR="0003081D" w:rsidRDefault="0003081D" w:rsidP="0003081D">
            <w:pPr>
              <w:numPr>
                <w:ilvl w:val="0"/>
                <w:numId w:val="12"/>
              </w:numPr>
              <w:spacing w:before="100" w:beforeAutospacing="1" w:after="100" w:afterAutospacing="1"/>
              <w:rPr>
                <w:rFonts w:ascii="Times New Roman" w:eastAsia="Times New Roman" w:hAnsi="Times New Roman" w:cs="Times New Roman"/>
                <w:sz w:val="24"/>
                <w:szCs w:val="24"/>
              </w:rPr>
            </w:pPr>
            <w:proofErr w:type="gramStart"/>
            <w:r w:rsidRPr="003D4110">
              <w:rPr>
                <w:rFonts w:ascii="Times New Roman" w:eastAsia="Times New Roman" w:hAnsi="Times New Roman" w:cs="Times New Roman"/>
                <w:sz w:val="24"/>
                <w:szCs w:val="24"/>
              </w:rPr>
              <w:t>the</w:t>
            </w:r>
            <w:proofErr w:type="gramEnd"/>
            <w:r w:rsidRPr="003D4110">
              <w:rPr>
                <w:rFonts w:ascii="Times New Roman" w:eastAsia="Times New Roman" w:hAnsi="Times New Roman" w:cs="Times New Roman"/>
                <w:sz w:val="24"/>
                <w:szCs w:val="24"/>
              </w:rPr>
              <w:t xml:space="preserve"> purpose of a network</w:t>
            </w:r>
          </w:p>
          <w:p w14:paraId="3EE20AEB" w14:textId="15E4B6A3" w:rsidR="0003081D" w:rsidRPr="003D4110" w:rsidRDefault="0003081D" w:rsidP="0003081D">
            <w:pPr>
              <w:numPr>
                <w:ilvl w:val="0"/>
                <w:numId w:val="1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role of international standards in ensuring interoperability</w:t>
            </w:r>
          </w:p>
          <w:p w14:paraId="6DCDF470" w14:textId="77777777" w:rsidR="0003081D" w:rsidRPr="003D4110" w:rsidRDefault="0003081D" w:rsidP="0003081D">
            <w:pPr>
              <w:numPr>
                <w:ilvl w:val="0"/>
                <w:numId w:val="12"/>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the physical components of a network, including, but not limited to</w:t>
            </w:r>
          </w:p>
          <w:p w14:paraId="11275E0F" w14:textId="77777777" w:rsidR="0003081D" w:rsidRPr="003D4110" w:rsidRDefault="0003081D" w:rsidP="0003081D">
            <w:pPr>
              <w:numPr>
                <w:ilvl w:val="1"/>
                <w:numId w:val="12"/>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network interface card (NIC)</w:t>
            </w:r>
          </w:p>
          <w:p w14:paraId="2E50122F" w14:textId="77777777" w:rsidR="0003081D" w:rsidRPr="003D4110" w:rsidRDefault="0003081D" w:rsidP="0003081D">
            <w:pPr>
              <w:numPr>
                <w:ilvl w:val="1"/>
                <w:numId w:val="12"/>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switch</w:t>
            </w:r>
          </w:p>
          <w:p w14:paraId="50D65968" w14:textId="77777777" w:rsidR="0003081D" w:rsidRPr="003D4110" w:rsidRDefault="0003081D" w:rsidP="0003081D">
            <w:pPr>
              <w:numPr>
                <w:ilvl w:val="1"/>
                <w:numId w:val="12"/>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router</w:t>
            </w:r>
          </w:p>
          <w:p w14:paraId="4A30DDCC" w14:textId="77777777" w:rsidR="0003081D" w:rsidRPr="003D4110" w:rsidRDefault="0003081D" w:rsidP="0003081D">
            <w:pPr>
              <w:numPr>
                <w:ilvl w:val="1"/>
                <w:numId w:val="12"/>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wireless access point</w:t>
            </w:r>
          </w:p>
          <w:p w14:paraId="4FB9ADFB" w14:textId="77777777" w:rsidR="0003081D" w:rsidRPr="003D4110" w:rsidRDefault="0003081D" w:rsidP="0003081D">
            <w:pPr>
              <w:numPr>
                <w:ilvl w:val="0"/>
                <w:numId w:val="12"/>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software components of a network, including, but not limited to</w:t>
            </w:r>
          </w:p>
          <w:p w14:paraId="21544BFB" w14:textId="77777777" w:rsidR="0003081D" w:rsidRPr="003D4110" w:rsidRDefault="0003081D" w:rsidP="0003081D">
            <w:pPr>
              <w:numPr>
                <w:ilvl w:val="1"/>
                <w:numId w:val="12"/>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operating systems</w:t>
            </w:r>
          </w:p>
          <w:p w14:paraId="39F38ED6" w14:textId="77777777" w:rsidR="0003081D" w:rsidRPr="003D4110" w:rsidRDefault="0003081D" w:rsidP="0003081D">
            <w:pPr>
              <w:numPr>
                <w:ilvl w:val="1"/>
                <w:numId w:val="12"/>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network operating systems or network operations and management</w:t>
            </w:r>
          </w:p>
          <w:p w14:paraId="4FBB797D" w14:textId="77777777" w:rsidR="0003081D" w:rsidRPr="003D4110" w:rsidRDefault="0003081D" w:rsidP="0003081D">
            <w:pPr>
              <w:numPr>
                <w:ilvl w:val="1"/>
                <w:numId w:val="12"/>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firewalls</w:t>
            </w:r>
          </w:p>
          <w:p w14:paraId="663090C4" w14:textId="77777777" w:rsidR="0003081D" w:rsidRPr="003D4110" w:rsidRDefault="0003081D" w:rsidP="0003081D">
            <w:pPr>
              <w:numPr>
                <w:ilvl w:val="1"/>
                <w:numId w:val="12"/>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network security applications. </w:t>
            </w:r>
          </w:p>
          <w:p w14:paraId="5EF64718" w14:textId="78A3E8B9"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11DCF3B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Coding and Programming</w:t>
            </w:r>
          </w:p>
          <w:p w14:paraId="647DBED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470E38E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7A9119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Digital Animation</w:t>
            </w:r>
          </w:p>
          <w:p w14:paraId="7C149F6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3E3317B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4920B7D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0739AB7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4A72DCF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33933A6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32338ED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7E05DA3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5751CC21" w14:textId="0E4812CC"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00B14668" w14:textId="308A8EDA"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lastRenderedPageBreak/>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00C8971F" w14:textId="2BE6AC2B" w:rsidTr="00BE3529">
        <w:tc>
          <w:tcPr>
            <w:tcW w:w="205" w:type="pct"/>
            <w:tcBorders>
              <w:bottom w:val="single" w:sz="4" w:space="0" w:color="auto"/>
            </w:tcBorders>
            <w:shd w:val="clear" w:color="auto" w:fill="FFFFFF" w:themeFill="background1"/>
          </w:tcPr>
          <w:p w14:paraId="0313227D" w14:textId="61475A3B"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lastRenderedPageBreak/>
              <w:t>50</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7F8D4591" w14:textId="4FAB8B7D"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Describe a wired network. </w:t>
            </w:r>
          </w:p>
        </w:tc>
        <w:tc>
          <w:tcPr>
            <w:tcW w:w="1512" w:type="pct"/>
          </w:tcPr>
          <w:p w14:paraId="73D74522" w14:textId="77777777" w:rsidR="0003081D" w:rsidRPr="003D4110" w:rsidRDefault="0003081D" w:rsidP="0003081D">
            <w:p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Description should include</w:t>
            </w:r>
          </w:p>
          <w:p w14:paraId="71230DFE" w14:textId="79D0FD7A" w:rsidR="0003081D" w:rsidRDefault="0003081D" w:rsidP="0003081D">
            <w:pPr>
              <w:numPr>
                <w:ilvl w:val="0"/>
                <w:numId w:val="13"/>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defining </w:t>
            </w:r>
            <w:r w:rsidRPr="003D4110">
              <w:rPr>
                <w:rFonts w:ascii="Times New Roman" w:eastAsia="Times New Roman" w:hAnsi="Times New Roman" w:cs="Times New Roman"/>
                <w:i/>
                <w:iCs/>
                <w:sz w:val="24"/>
                <w:szCs w:val="24"/>
              </w:rPr>
              <w:t>wired network</w:t>
            </w:r>
            <w:r w:rsidRPr="003D4110">
              <w:rPr>
                <w:rFonts w:ascii="Times New Roman" w:eastAsia="Times New Roman" w:hAnsi="Times New Roman" w:cs="Times New Roman"/>
                <w:sz w:val="24"/>
                <w:szCs w:val="24"/>
              </w:rPr>
              <w:t xml:space="preserve"> as a network in which all components </w:t>
            </w:r>
            <w:proofErr w:type="gramStart"/>
            <w:r w:rsidRPr="003D4110">
              <w:rPr>
                <w:rFonts w:ascii="Times New Roman" w:eastAsia="Times New Roman" w:hAnsi="Times New Roman" w:cs="Times New Roman"/>
                <w:sz w:val="24"/>
                <w:szCs w:val="24"/>
              </w:rPr>
              <w:t>are connected with</w:t>
            </w:r>
            <w:proofErr w:type="gramEnd"/>
            <w:r w:rsidRPr="003D4110">
              <w:rPr>
                <w:rFonts w:ascii="Times New Roman" w:eastAsia="Times New Roman" w:hAnsi="Times New Roman" w:cs="Times New Roman"/>
                <w:sz w:val="24"/>
                <w:szCs w:val="24"/>
              </w:rPr>
              <w:t xml:space="preserve"> cables</w:t>
            </w:r>
          </w:p>
          <w:p w14:paraId="24841B9F" w14:textId="263CDB16" w:rsidR="0003081D" w:rsidRPr="003D4110" w:rsidRDefault="0003081D" w:rsidP="0003081D">
            <w:pPr>
              <w:numPr>
                <w:ilvl w:val="0"/>
                <w:numId w:val="13"/>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 xml:space="preserve">most common wired networks use cables connecting a computer to Ethernet ports on a network </w:t>
            </w:r>
            <w:r>
              <w:rPr>
                <w:rFonts w:ascii="Times New Roman" w:eastAsia="Times New Roman" w:hAnsi="Times New Roman" w:cs="Times New Roman"/>
                <w:sz w:val="24"/>
                <w:szCs w:val="24"/>
              </w:rPr>
              <w:t>switch</w:t>
            </w:r>
          </w:p>
          <w:p w14:paraId="3C12F393" w14:textId="577801FD" w:rsidR="0003081D" w:rsidRPr="00B53472" w:rsidRDefault="0003081D" w:rsidP="0003081D">
            <w:pPr>
              <w:numPr>
                <w:ilvl w:val="0"/>
                <w:numId w:val="13"/>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citing examples of wired networks (e.g., copper wire, fiber optic)</w:t>
            </w:r>
            <w:r w:rsidRPr="00B53472">
              <w:rPr>
                <w:rFonts w:ascii="Times New Roman" w:eastAsia="Times New Roman" w:hAnsi="Times New Roman" w:cs="Times New Roman"/>
                <w:sz w:val="24"/>
                <w:szCs w:val="24"/>
              </w:rPr>
              <w:t>. </w:t>
            </w:r>
          </w:p>
          <w:p w14:paraId="69B2D1A5" w14:textId="58794C24"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62ADEAD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451636D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00425A3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C8C3C8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7AFB28F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105F61B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36356E7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3ADADCA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794F2F2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6DD0F87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04D976B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25ABA02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3B5584CB" w14:textId="442B9398"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4B67C3CA" w14:textId="13379980"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p>
        </w:tc>
      </w:tr>
      <w:tr w:rsidR="0003081D" w:rsidRPr="0093205B" w14:paraId="6BFB914B" w14:textId="66CEFD60" w:rsidTr="00BE3529">
        <w:tc>
          <w:tcPr>
            <w:tcW w:w="205" w:type="pct"/>
            <w:tcBorders>
              <w:bottom w:val="single" w:sz="4" w:space="0" w:color="auto"/>
            </w:tcBorders>
            <w:shd w:val="clear" w:color="auto" w:fill="FFFFFF" w:themeFill="background1"/>
          </w:tcPr>
          <w:p w14:paraId="09C54A5B" w14:textId="5F20A151"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lastRenderedPageBreak/>
              <w:t>51</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11958BE" w14:textId="101ED45A"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Describe a wireless network. </w:t>
            </w:r>
          </w:p>
        </w:tc>
        <w:tc>
          <w:tcPr>
            <w:tcW w:w="1512" w:type="pct"/>
          </w:tcPr>
          <w:p w14:paraId="47E239D5" w14:textId="77777777" w:rsidR="0003081D" w:rsidRPr="003D4110" w:rsidRDefault="0003081D" w:rsidP="0003081D">
            <w:p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Description should include</w:t>
            </w:r>
          </w:p>
          <w:p w14:paraId="4CD181A3" w14:textId="150708FE" w:rsidR="0003081D" w:rsidRPr="003D4110" w:rsidRDefault="0003081D" w:rsidP="0003081D">
            <w:pPr>
              <w:numPr>
                <w:ilvl w:val="0"/>
                <w:numId w:val="14"/>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defining </w:t>
            </w:r>
            <w:r w:rsidRPr="003D4110">
              <w:rPr>
                <w:rFonts w:ascii="Times New Roman" w:eastAsia="Times New Roman" w:hAnsi="Times New Roman" w:cs="Times New Roman"/>
                <w:i/>
                <w:iCs/>
                <w:sz w:val="24"/>
                <w:szCs w:val="24"/>
              </w:rPr>
              <w:t>wireless network </w:t>
            </w:r>
            <w:r w:rsidRPr="003D4110">
              <w:rPr>
                <w:rFonts w:ascii="Times New Roman" w:eastAsia="Times New Roman" w:hAnsi="Times New Roman" w:cs="Times New Roman"/>
                <w:sz w:val="24"/>
                <w:szCs w:val="24"/>
              </w:rPr>
              <w:t>as a computer network in which connections are made without computer cables</w:t>
            </w:r>
          </w:p>
          <w:p w14:paraId="1C671B37" w14:textId="52928011" w:rsidR="0003081D" w:rsidRPr="003D4110" w:rsidRDefault="0003081D" w:rsidP="0003081D">
            <w:pPr>
              <w:numPr>
                <w:ilvl w:val="0"/>
                <w:numId w:val="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3D4110">
              <w:rPr>
                <w:rFonts w:ascii="Times New Roman" w:eastAsia="Times New Roman" w:hAnsi="Times New Roman" w:cs="Times New Roman"/>
                <w:sz w:val="24"/>
                <w:szCs w:val="24"/>
              </w:rPr>
              <w:t>xplaining the basis of wireless transmissions is radio waves (e.g., radio waves connect devices to the Internet and to a business network and its applications)</w:t>
            </w:r>
          </w:p>
          <w:p w14:paraId="2985B00F" w14:textId="77777777" w:rsidR="0003081D" w:rsidRDefault="0003081D" w:rsidP="0003081D">
            <w:pPr>
              <w:numPr>
                <w:ilvl w:val="0"/>
                <w:numId w:val="14"/>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explaining authentication types</w:t>
            </w:r>
          </w:p>
          <w:p w14:paraId="206B62C5" w14:textId="0DB40773" w:rsidR="0003081D" w:rsidRPr="003D4110" w:rsidRDefault="0003081D" w:rsidP="0003081D">
            <w:pPr>
              <w:numPr>
                <w:ilvl w:val="0"/>
                <w:numId w:val="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cellular networks</w:t>
            </w:r>
            <w:r w:rsidRPr="003D4110">
              <w:rPr>
                <w:rFonts w:ascii="Times New Roman" w:eastAsia="Times New Roman" w:hAnsi="Times New Roman" w:cs="Times New Roman"/>
                <w:sz w:val="24"/>
                <w:szCs w:val="24"/>
              </w:rPr>
              <w:t>. </w:t>
            </w:r>
          </w:p>
          <w:p w14:paraId="646E25EC" w14:textId="5E715A23"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56C9F42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1CA75B8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5B6EECB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497CC5F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52C323C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2340E9C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0C5558A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4135CA1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4796B7A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7C0FB58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01B45A5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6224DEA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8399D9E" w14:textId="0B449C17"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2DDB3E11" w14:textId="7BEE594C"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1C696844" w14:textId="4EE8E51F" w:rsidTr="00BE3529">
        <w:tc>
          <w:tcPr>
            <w:tcW w:w="205" w:type="pct"/>
            <w:tcBorders>
              <w:bottom w:val="single" w:sz="4" w:space="0" w:color="auto"/>
            </w:tcBorders>
            <w:shd w:val="clear" w:color="auto" w:fill="FFFFFF" w:themeFill="background1"/>
          </w:tcPr>
          <w:p w14:paraId="66DFE75A" w14:textId="0F487379"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52</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64499F49" w14:textId="1D747156"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Compare wired and wireless networks. </w:t>
            </w:r>
          </w:p>
        </w:tc>
        <w:tc>
          <w:tcPr>
            <w:tcW w:w="1512" w:type="pct"/>
          </w:tcPr>
          <w:p w14:paraId="10A591F0" w14:textId="77777777" w:rsidR="0003081D" w:rsidRPr="003D4110" w:rsidRDefault="0003081D" w:rsidP="0003081D">
            <w:p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Comparison should include</w:t>
            </w:r>
          </w:p>
          <w:p w14:paraId="6907A348" w14:textId="77777777" w:rsidR="0003081D" w:rsidRPr="003D4110" w:rsidRDefault="0003081D" w:rsidP="0003081D">
            <w:pPr>
              <w:numPr>
                <w:ilvl w:val="0"/>
                <w:numId w:val="15"/>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network speed</w:t>
            </w:r>
          </w:p>
          <w:p w14:paraId="650FE9AE" w14:textId="4353AA98" w:rsidR="0003081D" w:rsidRPr="003D4110" w:rsidRDefault="0003081D" w:rsidP="0003081D">
            <w:pPr>
              <w:numPr>
                <w:ilvl w:val="0"/>
                <w:numId w:val="15"/>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network reliability</w:t>
            </w:r>
            <w:r>
              <w:rPr>
                <w:rFonts w:ascii="Times New Roman" w:eastAsia="Times New Roman" w:hAnsi="Times New Roman" w:cs="Times New Roman"/>
                <w:sz w:val="24"/>
                <w:szCs w:val="24"/>
              </w:rPr>
              <w:t xml:space="preserve"> and convenience</w:t>
            </w:r>
          </w:p>
          <w:p w14:paraId="2E84A0F6" w14:textId="77777777" w:rsidR="0003081D" w:rsidRPr="003D4110" w:rsidRDefault="0003081D" w:rsidP="0003081D">
            <w:pPr>
              <w:numPr>
                <w:ilvl w:val="0"/>
                <w:numId w:val="15"/>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network security.</w:t>
            </w:r>
          </w:p>
          <w:p w14:paraId="777096F2" w14:textId="1E124B9D"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745F607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0A04E6F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791D3F8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21A5DC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788B94F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1DDDEE0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6601E5A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71D4005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6D1E378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32BFBD5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25C9EED" w14:textId="22690A60"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57AAB306" w14:textId="3EC0D33E"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w:t>
            </w:r>
          </w:p>
        </w:tc>
      </w:tr>
      <w:tr w:rsidR="0003081D" w:rsidRPr="0093205B" w14:paraId="1A29F9FF" w14:textId="4AA2C213" w:rsidTr="00BE3529">
        <w:tc>
          <w:tcPr>
            <w:tcW w:w="205" w:type="pct"/>
            <w:tcBorders>
              <w:bottom w:val="single" w:sz="4" w:space="0" w:color="auto"/>
            </w:tcBorders>
            <w:shd w:val="clear" w:color="auto" w:fill="FFFFFF" w:themeFill="background1"/>
          </w:tcPr>
          <w:p w14:paraId="27F54A8A" w14:textId="6998B47F"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lastRenderedPageBreak/>
              <w:t>53</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429A217A" w14:textId="3ED46977" w:rsidR="0003081D" w:rsidRPr="00BF0B33" w:rsidRDefault="0003081D" w:rsidP="0003081D">
            <w:pPr>
              <w:rPr>
                <w:rFonts w:ascii="Times New Roman" w:eastAsia="Times New Roman" w:hAnsi="Times New Roman" w:cs="Times New Roman"/>
                <w:sz w:val="24"/>
                <w:szCs w:val="24"/>
              </w:rPr>
            </w:pPr>
            <w:r>
              <w:rPr>
                <w:rFonts w:ascii="Times New Roman" w:hAnsi="Times New Roman" w:cs="Times New Roman"/>
                <w:sz w:val="24"/>
                <w:szCs w:val="24"/>
              </w:rPr>
              <w:t xml:space="preserve">Identify common network </w:t>
            </w:r>
            <w:r w:rsidRPr="00BF0B33">
              <w:rPr>
                <w:rFonts w:ascii="Times New Roman" w:hAnsi="Times New Roman" w:cs="Times New Roman"/>
                <w:sz w:val="24"/>
                <w:szCs w:val="24"/>
              </w:rPr>
              <w:t xml:space="preserve">services. </w:t>
            </w:r>
          </w:p>
        </w:tc>
        <w:tc>
          <w:tcPr>
            <w:tcW w:w="1512" w:type="pct"/>
          </w:tcPr>
          <w:p w14:paraId="3855CB67" w14:textId="4F0615C1" w:rsidR="0003081D" w:rsidRPr="003D4110"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3D4110">
              <w:rPr>
                <w:rFonts w:ascii="Times New Roman" w:eastAsia="Times New Roman" w:hAnsi="Times New Roman" w:cs="Times New Roman"/>
                <w:sz w:val="24"/>
                <w:szCs w:val="24"/>
              </w:rPr>
              <w:t xml:space="preserve"> should include</w:t>
            </w:r>
          </w:p>
          <w:p w14:paraId="4E691226" w14:textId="77777777" w:rsidR="0003081D" w:rsidRPr="003D4110" w:rsidRDefault="0003081D" w:rsidP="0003081D">
            <w:pPr>
              <w:numPr>
                <w:ilvl w:val="0"/>
                <w:numId w:val="17"/>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defining the term </w:t>
            </w:r>
            <w:r w:rsidRPr="003D4110">
              <w:rPr>
                <w:rFonts w:ascii="Times New Roman" w:eastAsia="Times New Roman" w:hAnsi="Times New Roman" w:cs="Times New Roman"/>
                <w:i/>
                <w:iCs/>
                <w:sz w:val="24"/>
                <w:szCs w:val="24"/>
              </w:rPr>
              <w:t>service</w:t>
            </w:r>
            <w:r w:rsidRPr="003D4110">
              <w:rPr>
                <w:rFonts w:ascii="Times New Roman" w:eastAsia="Times New Roman" w:hAnsi="Times New Roman" w:cs="Times New Roman"/>
                <w:sz w:val="24"/>
                <w:szCs w:val="24"/>
              </w:rPr>
              <w:t> as an application running on a computer</w:t>
            </w:r>
          </w:p>
          <w:p w14:paraId="2FEA0C94" w14:textId="77777777" w:rsidR="0003081D" w:rsidRPr="003D4110" w:rsidRDefault="0003081D" w:rsidP="0003081D">
            <w:pPr>
              <w:numPr>
                <w:ilvl w:val="0"/>
                <w:numId w:val="17"/>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understanding</w:t>
            </w:r>
          </w:p>
          <w:p w14:paraId="40F15C43" w14:textId="77777777" w:rsidR="0003081D" w:rsidRDefault="0003081D" w:rsidP="0003081D">
            <w:pPr>
              <w:numPr>
                <w:ilvl w:val="1"/>
                <w:numId w:val="17"/>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Domain Name System (DNS)</w:t>
            </w:r>
          </w:p>
          <w:p w14:paraId="7933CFF6" w14:textId="0D18CC72" w:rsidR="0003081D" w:rsidRPr="003D4110" w:rsidRDefault="0003081D" w:rsidP="0003081D">
            <w:pPr>
              <w:numPr>
                <w:ilvl w:val="1"/>
                <w:numId w:val="17"/>
              </w:numPr>
              <w:spacing w:before="100" w:beforeAutospacing="1" w:after="100" w:afterAutospacing="1"/>
              <w:rPr>
                <w:rFonts w:ascii="Times New Roman" w:eastAsia="Times New Roman" w:hAnsi="Times New Roman" w:cs="Times New Roman"/>
                <w:sz w:val="24"/>
                <w:szCs w:val="24"/>
              </w:rPr>
            </w:pPr>
            <w:r w:rsidRPr="00B53472">
              <w:rPr>
                <w:rFonts w:ascii="Times New Roman" w:eastAsia="Times New Roman" w:hAnsi="Times New Roman" w:cs="Times New Roman"/>
                <w:sz w:val="24"/>
                <w:szCs w:val="24"/>
              </w:rPr>
              <w:t xml:space="preserve">Dynamic Host Configuration Protocol </w:t>
            </w:r>
            <w:r>
              <w:rPr>
                <w:rFonts w:ascii="Times New Roman" w:eastAsia="Times New Roman" w:hAnsi="Times New Roman" w:cs="Times New Roman"/>
                <w:sz w:val="24"/>
                <w:szCs w:val="24"/>
              </w:rPr>
              <w:t>(DHCP)</w:t>
            </w:r>
          </w:p>
          <w:p w14:paraId="066D4FA9" w14:textId="77777777" w:rsidR="0003081D" w:rsidRPr="003D4110" w:rsidRDefault="0003081D" w:rsidP="0003081D">
            <w:pPr>
              <w:numPr>
                <w:ilvl w:val="1"/>
                <w:numId w:val="17"/>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email services</w:t>
            </w:r>
          </w:p>
          <w:p w14:paraId="4A3F91C2" w14:textId="77777777" w:rsidR="0003081D" w:rsidRPr="003D4110" w:rsidRDefault="0003081D" w:rsidP="0003081D">
            <w:pPr>
              <w:numPr>
                <w:ilvl w:val="1"/>
                <w:numId w:val="17"/>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file distribution systems and services</w:t>
            </w:r>
          </w:p>
          <w:p w14:paraId="03C78B15" w14:textId="77777777" w:rsidR="0003081D" w:rsidRPr="003D4110" w:rsidRDefault="0003081D" w:rsidP="0003081D">
            <w:pPr>
              <w:numPr>
                <w:ilvl w:val="1"/>
                <w:numId w:val="17"/>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directory services</w:t>
            </w:r>
          </w:p>
          <w:p w14:paraId="49E9233F" w14:textId="73C34E22" w:rsidR="0003081D" w:rsidRPr="00B53472" w:rsidRDefault="0003081D" w:rsidP="0003081D">
            <w:pPr>
              <w:numPr>
                <w:ilvl w:val="1"/>
                <w:numId w:val="1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Hypertext Transfer Protocol (HTTP) and Hypertext Transfer Protocol Secure (HTTPS)</w:t>
            </w:r>
            <w:r w:rsidRPr="003D4110">
              <w:rPr>
                <w:rFonts w:ascii="Times New Roman" w:eastAsia="Times New Roman" w:hAnsi="Times New Roman" w:cs="Times New Roman"/>
                <w:sz w:val="24"/>
                <w:szCs w:val="24"/>
              </w:rPr>
              <w:t xml:space="preserve"> services</w:t>
            </w:r>
            <w:r w:rsidRPr="00B53472">
              <w:rPr>
                <w:rFonts w:ascii="Times New Roman" w:eastAsia="Times New Roman" w:hAnsi="Times New Roman" w:cs="Times New Roman"/>
                <w:sz w:val="24"/>
                <w:szCs w:val="24"/>
              </w:rPr>
              <w:t>. </w:t>
            </w:r>
          </w:p>
          <w:p w14:paraId="2E030E14" w14:textId="25C99A47"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032A8A1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120082E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38A9A22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5EBE3CF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433562D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21D91C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736F01B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04A1DC1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5086308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46FFBB4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5BBF5FC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265DFFF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5031ED74" w14:textId="4B7D70D2"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60FC2506" w14:textId="4682DBCD"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r>
              <w:rPr>
                <w:rFonts w:ascii="Times New Roman" w:eastAsia="Times New Roman" w:hAnsi="Times New Roman" w:cs="Times New Roman"/>
                <w:sz w:val="24"/>
                <w:szCs w:val="24"/>
              </w:rPr>
              <w:t xml:space="preserve">, </w:t>
            </w:r>
          </w:p>
        </w:tc>
      </w:tr>
      <w:tr w:rsidR="0003081D" w:rsidRPr="0093205B" w14:paraId="2CCD87C6" w14:textId="44253404" w:rsidTr="00BE3529">
        <w:tc>
          <w:tcPr>
            <w:tcW w:w="205" w:type="pct"/>
            <w:tcBorders>
              <w:bottom w:val="single" w:sz="4" w:space="0" w:color="auto"/>
            </w:tcBorders>
            <w:shd w:val="clear" w:color="auto" w:fill="FFFFFF" w:themeFill="background1"/>
          </w:tcPr>
          <w:p w14:paraId="1D97C7A6" w14:textId="1E8346D0"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54</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8545E86" w14:textId="083969AD"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Differentiate between network types. </w:t>
            </w:r>
          </w:p>
        </w:tc>
        <w:tc>
          <w:tcPr>
            <w:tcW w:w="1512" w:type="pct"/>
          </w:tcPr>
          <w:p w14:paraId="2749FA13" w14:textId="77777777" w:rsidR="0003081D" w:rsidRPr="003D4110" w:rsidRDefault="0003081D" w:rsidP="0003081D">
            <w:p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Differentiation may include the following:</w:t>
            </w:r>
          </w:p>
          <w:p w14:paraId="5C0B7F32" w14:textId="77777777" w:rsidR="0003081D" w:rsidRPr="003D4110" w:rsidRDefault="0003081D" w:rsidP="0003081D">
            <w:pPr>
              <w:numPr>
                <w:ilvl w:val="0"/>
                <w:numId w:val="18"/>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Local Area Networks (</w:t>
            </w:r>
            <w:proofErr w:type="gramStart"/>
            <w:r w:rsidRPr="003D4110">
              <w:rPr>
                <w:rFonts w:ascii="Times New Roman" w:eastAsia="Times New Roman" w:hAnsi="Times New Roman" w:cs="Times New Roman"/>
                <w:sz w:val="24"/>
                <w:szCs w:val="24"/>
              </w:rPr>
              <w:t>LAN)―</w:t>
            </w:r>
            <w:proofErr w:type="gramEnd"/>
            <w:r w:rsidRPr="003D4110">
              <w:rPr>
                <w:rFonts w:ascii="Times New Roman" w:eastAsia="Times New Roman" w:hAnsi="Times New Roman" w:cs="Times New Roman"/>
                <w:sz w:val="24"/>
                <w:szCs w:val="24"/>
              </w:rPr>
              <w:t>a collection of computers, peripherals, and other devices that communicate across a network (e.g., wire, fiber optic, wireless) in a single network segment; LANs differ from Wide Area Networks (WANs) in their reliance on local addressing schemes and their ability to operate without knowledge of neighboring networks.</w:t>
            </w:r>
          </w:p>
          <w:p w14:paraId="401B8844" w14:textId="77777777" w:rsidR="0003081D" w:rsidRPr="003D4110" w:rsidRDefault="0003081D" w:rsidP="0003081D">
            <w:pPr>
              <w:numPr>
                <w:ilvl w:val="1"/>
                <w:numId w:val="18"/>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 xml:space="preserve">LANs rely on local addressing and local network communications protocols (e.g., Address Resolution Protocol [ARP] that are the core differentiator between a LAN and </w:t>
            </w:r>
            <w:r w:rsidRPr="003D4110">
              <w:rPr>
                <w:rFonts w:ascii="Times New Roman" w:eastAsia="Times New Roman" w:hAnsi="Times New Roman" w:cs="Times New Roman"/>
                <w:sz w:val="24"/>
                <w:szCs w:val="24"/>
              </w:rPr>
              <w:lastRenderedPageBreak/>
              <w:t xml:space="preserve">a WAN; LANs are often characterized as being </w:t>
            </w:r>
            <w:proofErr w:type="gramStart"/>
            <w:r w:rsidRPr="003D4110">
              <w:rPr>
                <w:rFonts w:ascii="Times New Roman" w:eastAsia="Times New Roman" w:hAnsi="Times New Roman" w:cs="Times New Roman"/>
                <w:sz w:val="24"/>
                <w:szCs w:val="24"/>
              </w:rPr>
              <w:t>small in size</w:t>
            </w:r>
            <w:proofErr w:type="gramEnd"/>
            <w:r w:rsidRPr="003D4110">
              <w:rPr>
                <w:rFonts w:ascii="Times New Roman" w:eastAsia="Times New Roman" w:hAnsi="Times New Roman" w:cs="Times New Roman"/>
                <w:sz w:val="24"/>
                <w:szCs w:val="24"/>
              </w:rPr>
              <w:t>, such as being contained within a room or a building.</w:t>
            </w:r>
          </w:p>
          <w:p w14:paraId="7B477024" w14:textId="77777777" w:rsidR="0003081D" w:rsidRPr="003D4110" w:rsidRDefault="0003081D" w:rsidP="0003081D">
            <w:pPr>
              <w:numPr>
                <w:ilvl w:val="1"/>
                <w:numId w:val="18"/>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LANs are frequently referred to by other terms that indicate their tendency for limited size, such as Personal Area Network (PAN), Home Area Network (HAN), or Storage Area Network (SAN).</w:t>
            </w:r>
          </w:p>
          <w:p w14:paraId="31FE0AA1" w14:textId="77777777" w:rsidR="0003081D" w:rsidRDefault="0003081D" w:rsidP="0003081D">
            <w:pPr>
              <w:numPr>
                <w:ilvl w:val="1"/>
                <w:numId w:val="18"/>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LANs use addressing schemes (e.g., Media Access Control [MAC] addressing) for communication</w:t>
            </w:r>
          </w:p>
          <w:p w14:paraId="7EA6144E" w14:textId="6E5C483A" w:rsidR="0003081D" w:rsidRPr="003D4110" w:rsidRDefault="0003081D" w:rsidP="0003081D">
            <w:pPr>
              <w:numPr>
                <w:ilvl w:val="1"/>
                <w:numId w:val="1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Wireless LANs (WLAN) use wireless technology rather than cables (e.g., </w:t>
            </w:r>
            <w:proofErr w:type="spellStart"/>
            <w:r>
              <w:rPr>
                <w:rFonts w:ascii="Times New Roman" w:eastAsia="Times New Roman" w:hAnsi="Times New Roman" w:cs="Times New Roman"/>
                <w:sz w:val="24"/>
                <w:szCs w:val="24"/>
              </w:rPr>
              <w:t>WiFi</w:t>
            </w:r>
            <w:proofErr w:type="spellEnd"/>
            <w:r>
              <w:rPr>
                <w:rFonts w:ascii="Times New Roman" w:eastAsia="Times New Roman" w:hAnsi="Times New Roman" w:cs="Times New Roman"/>
                <w:sz w:val="24"/>
                <w:szCs w:val="24"/>
              </w:rPr>
              <w:t>, cellular)</w:t>
            </w:r>
            <w:r w:rsidRPr="003D4110">
              <w:rPr>
                <w:rFonts w:ascii="Times New Roman" w:eastAsia="Times New Roman" w:hAnsi="Times New Roman" w:cs="Times New Roman"/>
                <w:sz w:val="24"/>
                <w:szCs w:val="24"/>
              </w:rPr>
              <w:t>.</w:t>
            </w:r>
          </w:p>
          <w:p w14:paraId="4465DEA9" w14:textId="1CF0BB89" w:rsidR="0003081D" w:rsidRPr="003D4110" w:rsidRDefault="0003081D" w:rsidP="0003081D">
            <w:pPr>
              <w:numPr>
                <w:ilvl w:val="0"/>
                <w:numId w:val="18"/>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Wide Area Networks</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WAN)</w:t>
            </w:r>
            <w:r w:rsidRPr="003D4110">
              <w:rPr>
                <w:rFonts w:ascii="Times New Roman" w:eastAsia="Times New Roman" w:hAnsi="Times New Roman" w:cs="Times New Roman"/>
                <w:sz w:val="24"/>
                <w:szCs w:val="24"/>
              </w:rPr>
              <w:t>―</w:t>
            </w:r>
            <w:proofErr w:type="gramEnd"/>
            <w:r w:rsidRPr="003D4110">
              <w:rPr>
                <w:rFonts w:ascii="Times New Roman" w:eastAsia="Times New Roman" w:hAnsi="Times New Roman" w:cs="Times New Roman"/>
                <w:sz w:val="24"/>
                <w:szCs w:val="24"/>
              </w:rPr>
              <w:t xml:space="preserve">a network of LANs; WANs are primarily focused on routing traffic between local network segments and </w:t>
            </w:r>
            <w:proofErr w:type="gramStart"/>
            <w:r w:rsidRPr="003D4110">
              <w:rPr>
                <w:rFonts w:ascii="Times New Roman" w:eastAsia="Times New Roman" w:hAnsi="Times New Roman" w:cs="Times New Roman"/>
                <w:sz w:val="24"/>
                <w:szCs w:val="24"/>
              </w:rPr>
              <w:t>use</w:t>
            </w:r>
            <w:proofErr w:type="gramEnd"/>
            <w:r w:rsidRPr="003D4110">
              <w:rPr>
                <w:rFonts w:ascii="Times New Roman" w:eastAsia="Times New Roman" w:hAnsi="Times New Roman" w:cs="Times New Roman"/>
                <w:sz w:val="24"/>
                <w:szCs w:val="24"/>
              </w:rPr>
              <w:t xml:space="preserve"> technologies and protocols that differ from those employed by LANs.</w:t>
            </w:r>
          </w:p>
          <w:p w14:paraId="131BC9A5" w14:textId="77777777" w:rsidR="0003081D" w:rsidRPr="003D4110" w:rsidRDefault="0003081D" w:rsidP="0003081D">
            <w:pPr>
              <w:numPr>
                <w:ilvl w:val="1"/>
                <w:numId w:val="18"/>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The Internet is the most widely known example of a wide area network.</w:t>
            </w:r>
          </w:p>
          <w:p w14:paraId="2C138706" w14:textId="77777777" w:rsidR="0003081D" w:rsidRPr="003D4110" w:rsidRDefault="0003081D" w:rsidP="0003081D">
            <w:pPr>
              <w:numPr>
                <w:ilvl w:val="1"/>
                <w:numId w:val="18"/>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While WANs are sometimes characterized in terms of size as having regional, national, or global scope, the difference in the technologies used is the core differentiator between LANs and WANs.</w:t>
            </w:r>
          </w:p>
          <w:p w14:paraId="3703B14F" w14:textId="77777777" w:rsidR="0003081D" w:rsidRDefault="0003081D" w:rsidP="0003081D">
            <w:pPr>
              <w:numPr>
                <w:ilvl w:val="1"/>
                <w:numId w:val="18"/>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 xml:space="preserve">WANs are frequently referred to by other terms that describe the scope of a specific </w:t>
            </w:r>
            <w:r w:rsidRPr="003D4110">
              <w:rPr>
                <w:rFonts w:ascii="Times New Roman" w:eastAsia="Times New Roman" w:hAnsi="Times New Roman" w:cs="Times New Roman"/>
                <w:sz w:val="24"/>
                <w:szCs w:val="24"/>
              </w:rPr>
              <w:lastRenderedPageBreak/>
              <w:t>implementation, such as Campus Area Network (CAN), Metropolitan Area Network (MAN), or Global Area Network (GAN).</w:t>
            </w:r>
          </w:p>
          <w:p w14:paraId="47BAF978" w14:textId="369A74CA" w:rsidR="0003081D" w:rsidRPr="00B53472" w:rsidRDefault="0003081D" w:rsidP="0003081D">
            <w:pPr>
              <w:numPr>
                <w:ilvl w:val="1"/>
                <w:numId w:val="18"/>
              </w:numPr>
              <w:spacing w:before="100" w:beforeAutospacing="1" w:after="100" w:afterAutospacing="1"/>
              <w:rPr>
                <w:rFonts w:ascii="Times New Roman" w:eastAsia="Times New Roman" w:hAnsi="Times New Roman" w:cs="Times New Roman"/>
                <w:sz w:val="24"/>
                <w:szCs w:val="24"/>
              </w:rPr>
            </w:pPr>
            <w:r w:rsidRPr="00B53472">
              <w:rPr>
                <w:rFonts w:ascii="Times New Roman" w:eastAsia="Times New Roman" w:hAnsi="Times New Roman" w:cs="Times New Roman"/>
                <w:sz w:val="24"/>
                <w:szCs w:val="24"/>
              </w:rPr>
              <w:t>WANs most commonly route traffic at the Internet layer, where routing is determined based on IP addresses and the network identifier (i.e., subnet mask). </w:t>
            </w:r>
          </w:p>
        </w:tc>
        <w:tc>
          <w:tcPr>
            <w:tcW w:w="1155" w:type="pct"/>
          </w:tcPr>
          <w:p w14:paraId="5DBFD33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Coding and Programming</w:t>
            </w:r>
          </w:p>
          <w:p w14:paraId="2317A50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5D21C2A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733619D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7D8B749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6A0503B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5D6BB61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0835051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7512204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536DD9A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3842BD0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735B3AB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AA595A1" w14:textId="0DE96C82"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62495950" w14:textId="4EA9CFDF"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11.DSDR</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p>
        </w:tc>
      </w:tr>
      <w:tr w:rsidR="0003081D" w:rsidRPr="0093205B" w14:paraId="154CE874" w14:textId="32F4466D" w:rsidTr="00BE3529">
        <w:tc>
          <w:tcPr>
            <w:tcW w:w="205" w:type="pct"/>
            <w:tcBorders>
              <w:bottom w:val="single" w:sz="4" w:space="0" w:color="auto"/>
            </w:tcBorders>
            <w:shd w:val="clear" w:color="auto" w:fill="FFFFFF" w:themeFill="background1"/>
          </w:tcPr>
          <w:p w14:paraId="512094A7" w14:textId="6A9D97E3"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lastRenderedPageBreak/>
              <w:t>55</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1267AE27" w14:textId="62D2EED0"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Describe the concept of the Internet as a network of connected systems. </w:t>
            </w:r>
          </w:p>
        </w:tc>
        <w:tc>
          <w:tcPr>
            <w:tcW w:w="1512" w:type="pct"/>
          </w:tcPr>
          <w:p w14:paraId="0986C188" w14:textId="77777777" w:rsidR="0003081D" w:rsidRPr="003D4110" w:rsidRDefault="0003081D" w:rsidP="0003081D">
            <w:p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Description should include</w:t>
            </w:r>
          </w:p>
          <w:p w14:paraId="11BB249F" w14:textId="77777777" w:rsidR="0003081D" w:rsidRPr="003D4110" w:rsidRDefault="0003081D" w:rsidP="0003081D">
            <w:pPr>
              <w:numPr>
                <w:ilvl w:val="0"/>
                <w:numId w:val="19"/>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a definition of the </w:t>
            </w:r>
            <w:r w:rsidRPr="003D4110">
              <w:rPr>
                <w:rFonts w:ascii="Times New Roman" w:eastAsia="Times New Roman" w:hAnsi="Times New Roman" w:cs="Times New Roman"/>
                <w:i/>
                <w:iCs/>
                <w:sz w:val="24"/>
                <w:szCs w:val="24"/>
              </w:rPr>
              <w:t>Internet </w:t>
            </w:r>
            <w:r w:rsidRPr="003D4110">
              <w:rPr>
                <w:rFonts w:ascii="Times New Roman" w:eastAsia="Times New Roman" w:hAnsi="Times New Roman" w:cs="Times New Roman"/>
                <w:sz w:val="24"/>
                <w:szCs w:val="24"/>
              </w:rPr>
              <w:t>as a global system of interconnected computer networks that use the Internet Protocol Suite (TCP/IP) to link billions of devices worldwide.</w:t>
            </w:r>
          </w:p>
          <w:p w14:paraId="5378B3AA" w14:textId="5F9D98AE" w:rsidR="0003081D" w:rsidRPr="003D4110" w:rsidRDefault="0003081D" w:rsidP="0003081D">
            <w:pPr>
              <w:numPr>
                <w:ilvl w:val="0"/>
                <w:numId w:val="19"/>
              </w:numPr>
              <w:spacing w:before="100" w:beforeAutospacing="1" w:after="100" w:afterAutospacing="1"/>
              <w:rPr>
                <w:rFonts w:ascii="Times New Roman" w:eastAsia="Times New Roman" w:hAnsi="Times New Roman" w:cs="Times New Roman"/>
                <w:sz w:val="24"/>
                <w:szCs w:val="24"/>
              </w:rPr>
            </w:pPr>
            <w:proofErr w:type="gramStart"/>
            <w:r w:rsidRPr="003D4110">
              <w:rPr>
                <w:rFonts w:ascii="Times New Roman" w:eastAsia="Times New Roman" w:hAnsi="Times New Roman" w:cs="Times New Roman"/>
                <w:sz w:val="24"/>
                <w:szCs w:val="24"/>
              </w:rPr>
              <w:t>the</w:t>
            </w:r>
            <w:proofErr w:type="gramEnd"/>
            <w:r w:rsidRPr="003D4110">
              <w:rPr>
                <w:rFonts w:ascii="Times New Roman" w:eastAsia="Times New Roman" w:hAnsi="Times New Roman" w:cs="Times New Roman"/>
                <w:sz w:val="24"/>
                <w:szCs w:val="24"/>
              </w:rPr>
              <w:t xml:space="preserve"> concept that </w:t>
            </w:r>
            <w:r>
              <w:rPr>
                <w:rFonts w:ascii="Times New Roman" w:eastAsia="Times New Roman" w:hAnsi="Times New Roman" w:cs="Times New Roman"/>
                <w:sz w:val="24"/>
                <w:szCs w:val="24"/>
              </w:rPr>
              <w:t xml:space="preserve">the </w:t>
            </w:r>
            <w:r w:rsidRPr="00A23827">
              <w:rPr>
                <w:rFonts w:ascii="Times New Roman" w:eastAsia="Times New Roman" w:hAnsi="Times New Roman" w:cs="Times New Roman"/>
                <w:sz w:val="24"/>
                <w:szCs w:val="24"/>
              </w:rPr>
              <w:t>Internet</w:t>
            </w:r>
            <w:r w:rsidRPr="003D4110">
              <w:rPr>
                <w:rFonts w:ascii="Times New Roman" w:eastAsia="Times New Roman" w:hAnsi="Times New Roman" w:cs="Times New Roman"/>
                <w:sz w:val="24"/>
                <w:szCs w:val="24"/>
              </w:rPr>
              <w:t xml:space="preserve"> is a </w:t>
            </w:r>
            <w:r w:rsidRPr="003D4110">
              <w:rPr>
                <w:rFonts w:ascii="Times New Roman" w:eastAsia="Times New Roman" w:hAnsi="Times New Roman" w:cs="Times New Roman"/>
                <w:i/>
                <w:iCs/>
                <w:sz w:val="24"/>
                <w:szCs w:val="24"/>
              </w:rPr>
              <w:t>network of networks</w:t>
            </w:r>
            <w:r w:rsidRPr="003D4110">
              <w:rPr>
                <w:rFonts w:ascii="Times New Roman" w:eastAsia="Times New Roman" w:hAnsi="Times New Roman" w:cs="Times New Roman"/>
                <w:sz w:val="24"/>
                <w:szCs w:val="24"/>
              </w:rPr>
              <w:t> that consists of millions of private, public, academic, business, and government networks of local to global scope, linked by a broad array of electronic, wireless, and optical networking technologies. </w:t>
            </w:r>
          </w:p>
          <w:p w14:paraId="2E90B967" w14:textId="41339544"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4EF476D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137FF81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2F5E3A7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4CF6B1F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2F16216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F0D447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3B094CD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ED5E7C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1F2A0AC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AEB1DA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18DC4D9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5699FBE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48FDCA54" w14:textId="6C621A38"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603EA0CF" w14:textId="6DAD5BAC"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p>
        </w:tc>
      </w:tr>
      <w:tr w:rsidR="0003081D" w:rsidRPr="0093205B" w14:paraId="3471B842" w14:textId="5DABFD8A" w:rsidTr="00BE3529">
        <w:tc>
          <w:tcPr>
            <w:tcW w:w="205" w:type="pct"/>
            <w:tcBorders>
              <w:bottom w:val="single" w:sz="4" w:space="0" w:color="auto"/>
            </w:tcBorders>
            <w:shd w:val="clear" w:color="auto" w:fill="FFFFFF" w:themeFill="background1"/>
          </w:tcPr>
          <w:p w14:paraId="42FAE0E6" w14:textId="085798DF"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56</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0AB12450" w14:textId="5598D4C0" w:rsidR="0003081D" w:rsidRPr="00BF0B33" w:rsidRDefault="0003081D" w:rsidP="0003081D">
            <w:pPr>
              <w:rPr>
                <w:rFonts w:ascii="Times New Roman" w:eastAsia="Times New Roman" w:hAnsi="Times New Roman" w:cs="Times New Roman"/>
                <w:sz w:val="24"/>
                <w:szCs w:val="24"/>
              </w:rPr>
            </w:pPr>
            <w:r>
              <w:rPr>
                <w:rFonts w:ascii="Times New Roman" w:hAnsi="Times New Roman" w:cs="Times New Roman"/>
                <w:sz w:val="24"/>
                <w:szCs w:val="24"/>
              </w:rPr>
              <w:t>Describe</w:t>
            </w:r>
            <w:r w:rsidRPr="00BF0B33">
              <w:rPr>
                <w:rFonts w:ascii="Times New Roman" w:hAnsi="Times New Roman" w:cs="Times New Roman"/>
                <w:sz w:val="24"/>
                <w:szCs w:val="24"/>
              </w:rPr>
              <w:t xml:space="preserve"> </w:t>
            </w:r>
            <w:r>
              <w:rPr>
                <w:rFonts w:ascii="Times New Roman" w:hAnsi="Times New Roman" w:cs="Times New Roman"/>
                <w:sz w:val="24"/>
                <w:szCs w:val="24"/>
              </w:rPr>
              <w:t xml:space="preserve">common </w:t>
            </w:r>
            <w:r w:rsidRPr="00BF0B33">
              <w:rPr>
                <w:rFonts w:ascii="Times New Roman" w:hAnsi="Times New Roman" w:cs="Times New Roman"/>
                <w:sz w:val="24"/>
                <w:szCs w:val="24"/>
              </w:rPr>
              <w:t xml:space="preserve">networking protocols. </w:t>
            </w:r>
          </w:p>
        </w:tc>
        <w:tc>
          <w:tcPr>
            <w:tcW w:w="1512" w:type="pct"/>
          </w:tcPr>
          <w:p w14:paraId="4155D42D" w14:textId="58F5CBC0" w:rsidR="0003081D" w:rsidRPr="003D4110"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Description</w:t>
            </w:r>
            <w:r w:rsidRPr="003D4110">
              <w:rPr>
                <w:rFonts w:ascii="Times New Roman" w:eastAsia="Times New Roman" w:hAnsi="Times New Roman" w:cs="Times New Roman"/>
                <w:sz w:val="24"/>
                <w:szCs w:val="24"/>
              </w:rPr>
              <w:t xml:space="preserve"> should include descriptions of</w:t>
            </w:r>
          </w:p>
          <w:p w14:paraId="14B9A51B" w14:textId="77777777" w:rsidR="0003081D" w:rsidRPr="003D4110" w:rsidRDefault="0003081D" w:rsidP="0003081D">
            <w:pPr>
              <w:numPr>
                <w:ilvl w:val="0"/>
                <w:numId w:val="20"/>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application layers protocols</w:t>
            </w:r>
          </w:p>
          <w:p w14:paraId="30FFBFB9" w14:textId="22700812" w:rsidR="0003081D" w:rsidRPr="003D4110" w:rsidRDefault="0003081D" w:rsidP="0003081D">
            <w:pPr>
              <w:numPr>
                <w:ilvl w:val="1"/>
                <w:numId w:val="20"/>
              </w:numPr>
              <w:spacing w:before="100" w:beforeAutospacing="1" w:after="100" w:afterAutospacing="1"/>
              <w:rPr>
                <w:rFonts w:ascii="Times New Roman" w:eastAsia="Times New Roman" w:hAnsi="Times New Roman" w:cs="Times New Roman"/>
                <w:sz w:val="24"/>
                <w:szCs w:val="24"/>
              </w:rPr>
            </w:pPr>
            <w:r w:rsidRPr="00B53472">
              <w:rPr>
                <w:rFonts w:ascii="Times New Roman" w:eastAsia="Times New Roman" w:hAnsi="Times New Roman" w:cs="Times New Roman"/>
                <w:sz w:val="24"/>
                <w:szCs w:val="24"/>
              </w:rPr>
              <w:t xml:space="preserve">Hypertext Transfer Protocol </w:t>
            </w:r>
            <w:r>
              <w:rPr>
                <w:rFonts w:ascii="Times New Roman" w:eastAsia="Times New Roman" w:hAnsi="Times New Roman" w:cs="Times New Roman"/>
                <w:sz w:val="24"/>
                <w:szCs w:val="24"/>
              </w:rPr>
              <w:t>(</w:t>
            </w:r>
            <w:proofErr w:type="gramStart"/>
            <w:r w:rsidRPr="003D4110">
              <w:rPr>
                <w:rFonts w:ascii="Times New Roman" w:eastAsia="Times New Roman" w:hAnsi="Times New Roman" w:cs="Times New Roman"/>
                <w:sz w:val="24"/>
                <w:szCs w:val="24"/>
              </w:rPr>
              <w:t>HTTP</w:t>
            </w:r>
            <w:r>
              <w:rPr>
                <w:rFonts w:ascii="Times New Roman" w:eastAsia="Times New Roman" w:hAnsi="Times New Roman" w:cs="Times New Roman"/>
                <w:sz w:val="24"/>
                <w:szCs w:val="24"/>
              </w:rPr>
              <w:t>)</w:t>
            </w:r>
            <w:r w:rsidRPr="003D4110">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used to</w:t>
            </w:r>
            <w:r w:rsidRPr="002962B2">
              <w:rPr>
                <w:rFonts w:ascii="Times New Roman" w:eastAsia="Times New Roman" w:hAnsi="Times New Roman" w:cs="Times New Roman"/>
                <w:sz w:val="24"/>
                <w:szCs w:val="24"/>
              </w:rPr>
              <w:t xml:space="preserve"> browse the World Wide Web</w:t>
            </w:r>
            <w:r>
              <w:rPr>
                <w:rFonts w:ascii="Times New Roman" w:eastAsia="Times New Roman" w:hAnsi="Times New Roman" w:cs="Times New Roman"/>
                <w:sz w:val="24"/>
                <w:szCs w:val="24"/>
              </w:rPr>
              <w:t>;</w:t>
            </w:r>
            <w:r w:rsidRPr="002962B2">
              <w:rPr>
                <w:rFonts w:ascii="Times New Roman" w:eastAsia="Times New Roman" w:hAnsi="Times New Roman" w:cs="Times New Roman"/>
                <w:sz w:val="24"/>
                <w:szCs w:val="24"/>
              </w:rPr>
              <w:t xml:space="preserve"> the foundation </w:t>
            </w:r>
            <w:r w:rsidRPr="002962B2">
              <w:rPr>
                <w:rFonts w:ascii="Times New Roman" w:eastAsia="Times New Roman" w:hAnsi="Times New Roman" w:cs="Times New Roman"/>
                <w:sz w:val="24"/>
                <w:szCs w:val="24"/>
              </w:rPr>
              <w:lastRenderedPageBreak/>
              <w:t xml:space="preserve">for data communication on the </w:t>
            </w:r>
            <w:r>
              <w:rPr>
                <w:rFonts w:ascii="Times New Roman" w:eastAsia="Times New Roman" w:hAnsi="Times New Roman" w:cs="Times New Roman"/>
                <w:sz w:val="24"/>
                <w:szCs w:val="24"/>
              </w:rPr>
              <w:t>w</w:t>
            </w:r>
            <w:r w:rsidRPr="002962B2">
              <w:rPr>
                <w:rFonts w:ascii="Times New Roman" w:eastAsia="Times New Roman" w:hAnsi="Times New Roman" w:cs="Times New Roman"/>
                <w:sz w:val="24"/>
                <w:szCs w:val="24"/>
              </w:rPr>
              <w:t>eb, defining how clients (</w:t>
            </w:r>
            <w:r>
              <w:rPr>
                <w:rFonts w:ascii="Times New Roman" w:eastAsia="Times New Roman" w:hAnsi="Times New Roman" w:cs="Times New Roman"/>
                <w:sz w:val="24"/>
                <w:szCs w:val="24"/>
              </w:rPr>
              <w:t>e.g.,</w:t>
            </w:r>
            <w:r w:rsidRPr="002962B2">
              <w:rPr>
                <w:rFonts w:ascii="Times New Roman" w:eastAsia="Times New Roman" w:hAnsi="Times New Roman" w:cs="Times New Roman"/>
                <w:sz w:val="24"/>
                <w:szCs w:val="24"/>
              </w:rPr>
              <w:t xml:space="preserve"> web browser) request information from servers and how servers respond</w:t>
            </w:r>
          </w:p>
          <w:p w14:paraId="5E6AD78C" w14:textId="43EF69A7" w:rsidR="0003081D" w:rsidRPr="003D4110" w:rsidRDefault="0003081D" w:rsidP="0003081D">
            <w:pPr>
              <w:numPr>
                <w:ilvl w:val="1"/>
                <w:numId w:val="20"/>
              </w:numPr>
              <w:spacing w:before="100" w:beforeAutospacing="1" w:after="100" w:afterAutospacing="1"/>
              <w:rPr>
                <w:rFonts w:ascii="Times New Roman" w:eastAsia="Times New Roman" w:hAnsi="Times New Roman" w:cs="Times New Roman"/>
                <w:sz w:val="24"/>
                <w:szCs w:val="24"/>
              </w:rPr>
            </w:pPr>
            <w:r w:rsidRPr="00B53472">
              <w:rPr>
                <w:rFonts w:ascii="Times New Roman" w:eastAsia="Times New Roman" w:hAnsi="Times New Roman" w:cs="Times New Roman"/>
                <w:sz w:val="24"/>
                <w:szCs w:val="24"/>
              </w:rPr>
              <w:t xml:space="preserve">Hypertext Transfer Protocol </w:t>
            </w:r>
            <w:r>
              <w:rPr>
                <w:rFonts w:ascii="Times New Roman" w:eastAsia="Times New Roman" w:hAnsi="Times New Roman" w:cs="Times New Roman"/>
                <w:sz w:val="24"/>
                <w:szCs w:val="24"/>
              </w:rPr>
              <w:t>Secure (</w:t>
            </w:r>
            <w:proofErr w:type="gramStart"/>
            <w:r w:rsidRPr="003D4110">
              <w:rPr>
                <w:rFonts w:ascii="Times New Roman" w:eastAsia="Times New Roman" w:hAnsi="Times New Roman" w:cs="Times New Roman"/>
                <w:sz w:val="24"/>
                <w:szCs w:val="24"/>
              </w:rPr>
              <w:t>HTTPS</w:t>
            </w:r>
            <w:r>
              <w:rPr>
                <w:rFonts w:ascii="Times New Roman" w:eastAsia="Times New Roman" w:hAnsi="Times New Roman" w:cs="Times New Roman"/>
                <w:sz w:val="24"/>
                <w:szCs w:val="24"/>
              </w:rPr>
              <w:t>)</w:t>
            </w:r>
            <w:r w:rsidRPr="003D4110">
              <w:rPr>
                <w:rFonts w:ascii="Times New Roman" w:eastAsia="Times New Roman" w:hAnsi="Times New Roman" w:cs="Times New Roman"/>
                <w:sz w:val="24"/>
                <w:szCs w:val="24"/>
              </w:rPr>
              <w:t>―</w:t>
            </w:r>
            <w:proofErr w:type="gramEnd"/>
            <w:r w:rsidRPr="00B53472">
              <w:rPr>
                <w:rFonts w:ascii="Times New Roman" w:eastAsia="Times New Roman" w:hAnsi="Times New Roman" w:cs="Times New Roman"/>
                <w:sz w:val="24"/>
                <w:szCs w:val="24"/>
              </w:rPr>
              <w:t>the secure version of HTTP</w:t>
            </w:r>
            <w:r>
              <w:rPr>
                <w:rFonts w:ascii="Times New Roman" w:eastAsia="Times New Roman" w:hAnsi="Times New Roman" w:cs="Times New Roman"/>
                <w:sz w:val="24"/>
                <w:szCs w:val="24"/>
              </w:rPr>
              <w:t>, using Secure Sockets Layer (SSL) or Transport Layer Security (TLS)</w:t>
            </w:r>
            <w:r w:rsidRPr="00B53472">
              <w:rPr>
                <w:rFonts w:ascii="Times New Roman" w:eastAsia="Times New Roman" w:hAnsi="Times New Roman" w:cs="Times New Roman"/>
                <w:sz w:val="24"/>
                <w:szCs w:val="24"/>
              </w:rPr>
              <w:t> encryption</w:t>
            </w:r>
            <w:r w:rsidRPr="002962B2">
              <w:rPr>
                <w:rFonts w:ascii="Times New Roman" w:eastAsia="Times New Roman" w:hAnsi="Times New Roman" w:cs="Times New Roman"/>
                <w:sz w:val="24"/>
                <w:szCs w:val="24"/>
              </w:rPr>
              <w:t xml:space="preserve"> to protect the data being transmitted between </w:t>
            </w:r>
            <w:r>
              <w:rPr>
                <w:rFonts w:ascii="Times New Roman" w:eastAsia="Times New Roman" w:hAnsi="Times New Roman" w:cs="Times New Roman"/>
                <w:sz w:val="24"/>
                <w:szCs w:val="24"/>
              </w:rPr>
              <w:t>a</w:t>
            </w:r>
            <w:r w:rsidRPr="002962B2">
              <w:rPr>
                <w:rFonts w:ascii="Times New Roman" w:eastAsia="Times New Roman" w:hAnsi="Times New Roman" w:cs="Times New Roman"/>
                <w:sz w:val="24"/>
                <w:szCs w:val="24"/>
              </w:rPr>
              <w:t xml:space="preserve"> browser and website, making it essential for handling sensitive information like passwords and credit card details</w:t>
            </w:r>
          </w:p>
          <w:p w14:paraId="43DC10AB" w14:textId="49F0BE1B" w:rsidR="0003081D" w:rsidRDefault="0003081D" w:rsidP="0003081D">
            <w:pPr>
              <w:numPr>
                <w:ilvl w:val="1"/>
                <w:numId w:val="20"/>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File Transfer Protocol (</w:t>
            </w:r>
            <w:proofErr w:type="gramStart"/>
            <w:r w:rsidRPr="003D4110">
              <w:rPr>
                <w:rFonts w:ascii="Times New Roman" w:eastAsia="Times New Roman" w:hAnsi="Times New Roman" w:cs="Times New Roman"/>
                <w:sz w:val="24"/>
                <w:szCs w:val="24"/>
              </w:rPr>
              <w:t>FTP)―</w:t>
            </w:r>
            <w:proofErr w:type="gramEnd"/>
            <w:r w:rsidRPr="002962B2">
              <w:rPr>
                <w:rFonts w:ascii="Times New Roman" w:eastAsia="Times New Roman" w:hAnsi="Times New Roman" w:cs="Times New Roman"/>
                <w:sz w:val="24"/>
                <w:szCs w:val="24"/>
              </w:rPr>
              <w:t>used for the </w:t>
            </w:r>
            <w:r w:rsidRPr="00B53472">
              <w:rPr>
                <w:rFonts w:ascii="Times New Roman" w:eastAsia="Times New Roman" w:hAnsi="Times New Roman" w:cs="Times New Roman"/>
                <w:sz w:val="24"/>
                <w:szCs w:val="24"/>
              </w:rPr>
              <w:t>transfer of computer files</w:t>
            </w:r>
            <w:r w:rsidRPr="002962B2">
              <w:rPr>
                <w:rFonts w:ascii="Times New Roman" w:eastAsia="Times New Roman" w:hAnsi="Times New Roman" w:cs="Times New Roman"/>
                <w:sz w:val="24"/>
                <w:szCs w:val="24"/>
              </w:rPr>
              <w:t> between a client and a server on a network</w:t>
            </w:r>
            <w:r>
              <w:rPr>
                <w:rFonts w:ascii="Times New Roman" w:eastAsia="Times New Roman" w:hAnsi="Times New Roman" w:cs="Times New Roman"/>
                <w:sz w:val="24"/>
                <w:szCs w:val="24"/>
              </w:rPr>
              <w:t xml:space="preserve"> and</w:t>
            </w:r>
            <w:r w:rsidRPr="002962B2">
              <w:rPr>
                <w:rFonts w:ascii="Times New Roman" w:eastAsia="Times New Roman" w:hAnsi="Times New Roman" w:cs="Times New Roman"/>
                <w:sz w:val="24"/>
                <w:szCs w:val="24"/>
              </w:rPr>
              <w:t xml:space="preserve"> often used for uploading website files to a hosting server</w:t>
            </w:r>
            <w:r>
              <w:rPr>
                <w:rFonts w:ascii="Times New Roman" w:eastAsia="Times New Roman" w:hAnsi="Times New Roman" w:cs="Times New Roman"/>
                <w:sz w:val="24"/>
                <w:szCs w:val="24"/>
              </w:rPr>
              <w:t>;</w:t>
            </w:r>
            <w:r w:rsidRPr="002962B2">
              <w:rPr>
                <w:rFonts w:ascii="Times New Roman" w:eastAsia="Times New Roman" w:hAnsi="Times New Roman" w:cs="Times New Roman"/>
                <w:sz w:val="24"/>
                <w:szCs w:val="24"/>
              </w:rPr>
              <w:t xml:space="preserve"> transfers data in plain text and is generally </w:t>
            </w:r>
            <w:r w:rsidRPr="00B53472">
              <w:rPr>
                <w:rFonts w:ascii="Times New Roman" w:eastAsia="Times New Roman" w:hAnsi="Times New Roman" w:cs="Times New Roman"/>
                <w:sz w:val="24"/>
                <w:szCs w:val="24"/>
              </w:rPr>
              <w:t>not secure</w:t>
            </w:r>
            <w:r w:rsidRPr="002962B2">
              <w:rPr>
                <w:rFonts w:ascii="Times New Roman" w:eastAsia="Times New Roman" w:hAnsi="Times New Roman" w:cs="Times New Roman"/>
                <w:sz w:val="24"/>
                <w:szCs w:val="24"/>
              </w:rPr>
              <w:t> on its own</w:t>
            </w:r>
          </w:p>
          <w:p w14:paraId="7E5A6724" w14:textId="33B9F6BD" w:rsidR="0003081D" w:rsidRPr="00B53472" w:rsidRDefault="0003081D" w:rsidP="0003081D">
            <w:pPr>
              <w:numPr>
                <w:ilvl w:val="1"/>
                <w:numId w:val="2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Secure File Transfer Protocol (</w:t>
            </w:r>
            <w:proofErr w:type="gramStart"/>
            <w:r>
              <w:rPr>
                <w:rFonts w:ascii="Times New Roman" w:eastAsia="Times New Roman" w:hAnsi="Times New Roman" w:cs="Times New Roman"/>
                <w:sz w:val="24"/>
                <w:szCs w:val="24"/>
              </w:rPr>
              <w:t>SFTP)</w:t>
            </w:r>
            <w:r w:rsidRPr="003D4110">
              <w:rPr>
                <w:rFonts w:ascii="Times New Roman" w:eastAsia="Times New Roman" w:hAnsi="Times New Roman" w:cs="Times New Roman"/>
                <w:sz w:val="24"/>
                <w:szCs w:val="24"/>
              </w:rPr>
              <w:t>―</w:t>
            </w:r>
            <w:proofErr w:type="gramEnd"/>
            <w:r w:rsidRPr="00B53472">
              <w:rPr>
                <w:rFonts w:ascii="Times New Roman" w:eastAsia="Times New Roman" w:hAnsi="Times New Roman" w:cs="Times New Roman"/>
                <w:sz w:val="24"/>
                <w:szCs w:val="24"/>
              </w:rPr>
              <w:t>provides secure file transfer capabilities</w:t>
            </w:r>
            <w:r>
              <w:rPr>
                <w:rFonts w:ascii="Times New Roman" w:eastAsia="Times New Roman" w:hAnsi="Times New Roman" w:cs="Times New Roman"/>
                <w:sz w:val="24"/>
                <w:szCs w:val="24"/>
              </w:rPr>
              <w:t xml:space="preserve">; </w:t>
            </w:r>
            <w:r w:rsidRPr="00B53472">
              <w:rPr>
                <w:rFonts w:ascii="Times New Roman" w:eastAsia="Times New Roman" w:hAnsi="Times New Roman" w:cs="Times New Roman"/>
                <w:sz w:val="24"/>
                <w:szCs w:val="24"/>
              </w:rPr>
              <w:t>runs over the SSH (Secure Shell) protocol to encrypt both commands and data during transmission, making it a much safer alternative to standard FTP</w:t>
            </w:r>
          </w:p>
          <w:p w14:paraId="5C0DE74F" w14:textId="77777777" w:rsidR="0003081D" w:rsidRPr="003D4110" w:rsidRDefault="0003081D" w:rsidP="0003081D">
            <w:pPr>
              <w:numPr>
                <w:ilvl w:val="0"/>
                <w:numId w:val="20"/>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transport layer protocols</w:t>
            </w:r>
          </w:p>
          <w:p w14:paraId="1C6F9B64" w14:textId="77777777" w:rsidR="0003081D" w:rsidRPr="003D4110" w:rsidRDefault="0003081D" w:rsidP="0003081D">
            <w:pPr>
              <w:numPr>
                <w:ilvl w:val="1"/>
                <w:numId w:val="20"/>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Transmission Control Protocol (</w:t>
            </w:r>
            <w:proofErr w:type="gramStart"/>
            <w:r w:rsidRPr="003D4110">
              <w:rPr>
                <w:rFonts w:ascii="Times New Roman" w:eastAsia="Times New Roman" w:hAnsi="Times New Roman" w:cs="Times New Roman"/>
                <w:sz w:val="24"/>
                <w:szCs w:val="24"/>
              </w:rPr>
              <w:t>TCP)―</w:t>
            </w:r>
            <w:proofErr w:type="gramEnd"/>
            <w:r w:rsidRPr="003D4110">
              <w:rPr>
                <w:rFonts w:ascii="Times New Roman" w:eastAsia="Times New Roman" w:hAnsi="Times New Roman" w:cs="Times New Roman"/>
                <w:sz w:val="24"/>
                <w:szCs w:val="24"/>
              </w:rPr>
              <w:t xml:space="preserve">a transport layer communications protocol used to </w:t>
            </w:r>
            <w:r w:rsidRPr="003D4110">
              <w:rPr>
                <w:rFonts w:ascii="Times New Roman" w:eastAsia="Times New Roman" w:hAnsi="Times New Roman" w:cs="Times New Roman"/>
                <w:sz w:val="24"/>
                <w:szCs w:val="24"/>
              </w:rPr>
              <w:lastRenderedPageBreak/>
              <w:t>send network data between hosts; TCP is a connection-oriented protocol that provides reliable message transmission</w:t>
            </w:r>
          </w:p>
          <w:p w14:paraId="00A90F11" w14:textId="77777777" w:rsidR="0003081D" w:rsidRPr="003D4110" w:rsidRDefault="0003081D" w:rsidP="0003081D">
            <w:pPr>
              <w:numPr>
                <w:ilvl w:val="1"/>
                <w:numId w:val="20"/>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User Datagram Protocol (</w:t>
            </w:r>
            <w:proofErr w:type="gramStart"/>
            <w:r w:rsidRPr="003D4110">
              <w:rPr>
                <w:rFonts w:ascii="Times New Roman" w:eastAsia="Times New Roman" w:hAnsi="Times New Roman" w:cs="Times New Roman"/>
                <w:sz w:val="24"/>
                <w:szCs w:val="24"/>
              </w:rPr>
              <w:t>UDP)―</w:t>
            </w:r>
            <w:proofErr w:type="gramEnd"/>
            <w:r w:rsidRPr="003D4110">
              <w:rPr>
                <w:rFonts w:ascii="Times New Roman" w:eastAsia="Times New Roman" w:hAnsi="Times New Roman" w:cs="Times New Roman"/>
                <w:sz w:val="24"/>
                <w:szCs w:val="24"/>
              </w:rPr>
              <w:t>a transport layer communications protocol used to send network data between hosts; UDP is referred to as an unreliable protocol because it does not guarantee message delivery or in-order message reception</w:t>
            </w:r>
          </w:p>
          <w:p w14:paraId="70B3BA71" w14:textId="2D1C5041" w:rsidR="0003081D" w:rsidRPr="003D4110" w:rsidRDefault="0003081D" w:rsidP="0003081D">
            <w:pPr>
              <w:numPr>
                <w:ilvl w:val="0"/>
                <w:numId w:val="20"/>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Internet layer protocols</w:t>
            </w:r>
          </w:p>
          <w:p w14:paraId="3A0474E4" w14:textId="77777777" w:rsidR="0003081D" w:rsidRPr="003D4110" w:rsidRDefault="0003081D" w:rsidP="0003081D">
            <w:pPr>
              <w:numPr>
                <w:ilvl w:val="1"/>
                <w:numId w:val="20"/>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Internet Protocol (</w:t>
            </w:r>
            <w:proofErr w:type="gramStart"/>
            <w:r w:rsidRPr="003D4110">
              <w:rPr>
                <w:rFonts w:ascii="Times New Roman" w:eastAsia="Times New Roman" w:hAnsi="Times New Roman" w:cs="Times New Roman"/>
                <w:sz w:val="24"/>
                <w:szCs w:val="24"/>
              </w:rPr>
              <w:t>IP)―</w:t>
            </w:r>
            <w:proofErr w:type="gramEnd"/>
            <w:r w:rsidRPr="003D4110">
              <w:rPr>
                <w:rFonts w:ascii="Times New Roman" w:eastAsia="Times New Roman" w:hAnsi="Times New Roman" w:cs="Times New Roman"/>
                <w:sz w:val="24"/>
                <w:szCs w:val="24"/>
              </w:rPr>
              <w:t>the primary network protocol by which data is sent from one computer to another; computers are identified on the internet using Internet Protocol addresses</w:t>
            </w:r>
          </w:p>
          <w:p w14:paraId="58052D29" w14:textId="7669920D" w:rsidR="0003081D" w:rsidRPr="003D4110" w:rsidRDefault="0003081D" w:rsidP="0003081D">
            <w:pPr>
              <w:numPr>
                <w:ilvl w:val="1"/>
                <w:numId w:val="20"/>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Internet Control Message Protocol (</w:t>
            </w:r>
            <w:proofErr w:type="gramStart"/>
            <w:r w:rsidRPr="003D4110">
              <w:rPr>
                <w:rFonts w:ascii="Times New Roman" w:eastAsia="Times New Roman" w:hAnsi="Times New Roman" w:cs="Times New Roman"/>
                <w:sz w:val="24"/>
                <w:szCs w:val="24"/>
              </w:rPr>
              <w:t>ICMP)―</w:t>
            </w:r>
            <w:proofErr w:type="gramEnd"/>
            <w:r w:rsidRPr="00B53472">
              <w:rPr>
                <w:rFonts w:ascii="Times New Roman" w:eastAsia="Times New Roman" w:hAnsi="Times New Roman" w:cs="Times New Roman"/>
                <w:sz w:val="24"/>
                <w:szCs w:val="24"/>
              </w:rPr>
              <w:t>primarily used for network diagnostics and error reporting</w:t>
            </w:r>
            <w:r>
              <w:rPr>
                <w:rFonts w:ascii="Times New Roman" w:eastAsia="Times New Roman" w:hAnsi="Times New Roman" w:cs="Times New Roman"/>
                <w:sz w:val="24"/>
                <w:szCs w:val="24"/>
              </w:rPr>
              <w:t>; a</w:t>
            </w:r>
            <w:r w:rsidRPr="00B53472">
              <w:rPr>
                <w:rFonts w:ascii="Times New Roman" w:eastAsia="Times New Roman" w:hAnsi="Times New Roman" w:cs="Times New Roman"/>
                <w:sz w:val="24"/>
                <w:szCs w:val="24"/>
              </w:rPr>
              <w:t xml:space="preserve"> common use is the ping command, which sends an ICMP message to check if a network device is active and responsive</w:t>
            </w:r>
          </w:p>
          <w:p w14:paraId="59A27208" w14:textId="267277B3" w:rsidR="0003081D" w:rsidRPr="00B53472" w:rsidRDefault="0003081D" w:rsidP="0003081D">
            <w:pPr>
              <w:numPr>
                <w:ilvl w:val="1"/>
                <w:numId w:val="20"/>
              </w:numPr>
              <w:spacing w:before="100" w:beforeAutospacing="1" w:after="100" w:afterAutospacing="1"/>
              <w:rPr>
                <w:rFonts w:ascii="Times New Roman" w:eastAsia="Times New Roman" w:hAnsi="Times New Roman" w:cs="Times New Roman"/>
                <w:sz w:val="24"/>
                <w:szCs w:val="24"/>
              </w:rPr>
            </w:pPr>
            <w:r w:rsidRPr="003D4110">
              <w:rPr>
                <w:rFonts w:ascii="Times New Roman" w:eastAsia="Times New Roman" w:hAnsi="Times New Roman" w:cs="Times New Roman"/>
                <w:sz w:val="24"/>
                <w:szCs w:val="24"/>
              </w:rPr>
              <w:t>Dynamic Host Configuration Protocol (</w:t>
            </w:r>
            <w:proofErr w:type="gramStart"/>
            <w:r w:rsidRPr="003D4110">
              <w:rPr>
                <w:rFonts w:ascii="Times New Roman" w:eastAsia="Times New Roman" w:hAnsi="Times New Roman" w:cs="Times New Roman"/>
                <w:sz w:val="24"/>
                <w:szCs w:val="24"/>
              </w:rPr>
              <w:t>DHCP)―</w:t>
            </w:r>
            <w:proofErr w:type="gramEnd"/>
            <w:r w:rsidRPr="00B53472">
              <w:rPr>
                <w:rFonts w:ascii="Times New Roman" w:eastAsia="Times New Roman" w:hAnsi="Times New Roman" w:cs="Times New Roman"/>
                <w:sz w:val="24"/>
                <w:szCs w:val="24"/>
              </w:rPr>
              <w:t>used to automatically assign IP addresses and other network configuration parameters (like the subnet mask and default gateway) to devices when they connect to a network</w:t>
            </w:r>
            <w:r>
              <w:rPr>
                <w:rFonts w:ascii="Times New Roman" w:eastAsia="Times New Roman" w:hAnsi="Times New Roman" w:cs="Times New Roman"/>
                <w:sz w:val="24"/>
                <w:szCs w:val="24"/>
              </w:rPr>
              <w:t>; t</w:t>
            </w:r>
            <w:r w:rsidRPr="00B53472">
              <w:rPr>
                <w:rFonts w:ascii="Times New Roman" w:eastAsia="Times New Roman" w:hAnsi="Times New Roman" w:cs="Times New Roman"/>
                <w:sz w:val="24"/>
                <w:szCs w:val="24"/>
              </w:rPr>
              <w:t xml:space="preserve">his is how </w:t>
            </w:r>
            <w:r>
              <w:rPr>
                <w:rFonts w:ascii="Times New Roman" w:eastAsia="Times New Roman" w:hAnsi="Times New Roman" w:cs="Times New Roman"/>
                <w:sz w:val="24"/>
                <w:szCs w:val="24"/>
              </w:rPr>
              <w:t>a</w:t>
            </w:r>
            <w:r w:rsidRPr="00B53472">
              <w:rPr>
                <w:rFonts w:ascii="Times New Roman" w:eastAsia="Times New Roman" w:hAnsi="Times New Roman" w:cs="Times New Roman"/>
                <w:sz w:val="24"/>
                <w:szCs w:val="24"/>
              </w:rPr>
              <w:t xml:space="preserve"> phone or </w:t>
            </w:r>
            <w:r w:rsidRPr="00B53472">
              <w:rPr>
                <w:rFonts w:ascii="Times New Roman" w:eastAsia="Times New Roman" w:hAnsi="Times New Roman" w:cs="Times New Roman"/>
                <w:sz w:val="24"/>
                <w:szCs w:val="24"/>
              </w:rPr>
              <w:lastRenderedPageBreak/>
              <w:t>laptop gets an IP address when it joins a Wi-Fi network.</w:t>
            </w:r>
          </w:p>
          <w:p w14:paraId="48CAC117" w14:textId="50633AD2"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0A94CAD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Coding and Programming</w:t>
            </w:r>
          </w:p>
          <w:p w14:paraId="09371EC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22A4B5B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23DC569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56F2DDA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3E2D769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712AE6B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15E25B0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27CB770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43A1628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214E27A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2B706F0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CB7063C" w14:textId="7A83C02D"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2A2A76E5" w14:textId="35742F23"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0293009D" w14:textId="3A1FE7EA" w:rsidTr="00BE3529">
        <w:tc>
          <w:tcPr>
            <w:tcW w:w="205" w:type="pct"/>
            <w:tcBorders>
              <w:bottom w:val="single" w:sz="4" w:space="0" w:color="auto"/>
            </w:tcBorders>
            <w:shd w:val="clear" w:color="auto" w:fill="AEAAAA" w:themeFill="background2" w:themeFillShade="BF"/>
          </w:tcPr>
          <w:p w14:paraId="6F9B0223" w14:textId="77777777" w:rsidR="0003081D" w:rsidRPr="001345CF" w:rsidRDefault="0003081D" w:rsidP="0003081D">
            <w:pPr>
              <w:spacing w:before="100" w:beforeAutospacing="1" w:after="100" w:afterAutospacing="1"/>
              <w:rPr>
                <w:rFonts w:ascii="Times New Roman" w:eastAsia="Times New Roman" w:hAnsi="Times New Roman" w:cs="Times New Roman"/>
                <w:b/>
                <w:bCs/>
                <w:sz w:val="28"/>
                <w:szCs w:val="28"/>
              </w:rPr>
            </w:pPr>
            <w:bookmarkStart w:id="6" w:name="_Hlk214865224"/>
          </w:p>
        </w:tc>
        <w:tc>
          <w:tcPr>
            <w:tcW w:w="975" w:type="pct"/>
            <w:tcBorders>
              <w:bottom w:val="single" w:sz="4" w:space="0" w:color="auto"/>
            </w:tcBorders>
            <w:shd w:val="clear" w:color="auto" w:fill="AEAAAA" w:themeFill="background2" w:themeFillShade="BF"/>
            <w:tcMar>
              <w:top w:w="43" w:type="dxa"/>
              <w:left w:w="115" w:type="dxa"/>
              <w:bottom w:w="43" w:type="dxa"/>
              <w:right w:w="115" w:type="dxa"/>
            </w:tcMar>
          </w:tcPr>
          <w:p w14:paraId="3BB3F2DE" w14:textId="2D92B0F2" w:rsidR="0003081D" w:rsidRPr="001345CF" w:rsidRDefault="0003081D" w:rsidP="0003081D">
            <w:pPr>
              <w:spacing w:before="100" w:beforeAutospacing="1" w:after="100" w:afterAutospacing="1"/>
              <w:rPr>
                <w:rFonts w:ascii="Times New Roman" w:eastAsia="Times New Roman" w:hAnsi="Times New Roman" w:cs="Times New Roman"/>
                <w:sz w:val="28"/>
                <w:szCs w:val="28"/>
              </w:rPr>
            </w:pPr>
            <w:r w:rsidRPr="001345CF">
              <w:rPr>
                <w:rFonts w:ascii="Times New Roman" w:eastAsia="Times New Roman" w:hAnsi="Times New Roman" w:cs="Times New Roman"/>
                <w:b/>
                <w:bCs/>
                <w:sz w:val="28"/>
                <w:szCs w:val="28"/>
              </w:rPr>
              <w:t>Understanding Cyber Threats and Vulnerabilities</w:t>
            </w:r>
          </w:p>
        </w:tc>
        <w:tc>
          <w:tcPr>
            <w:tcW w:w="1512" w:type="pct"/>
            <w:tcBorders>
              <w:bottom w:val="single" w:sz="4" w:space="0" w:color="auto"/>
            </w:tcBorders>
            <w:shd w:val="clear" w:color="auto" w:fill="AEAAAA" w:themeFill="background2" w:themeFillShade="BF"/>
          </w:tcPr>
          <w:p w14:paraId="0178FEFA" w14:textId="77777777" w:rsidR="0003081D" w:rsidRPr="001345CF" w:rsidRDefault="0003081D" w:rsidP="0003081D">
            <w:pPr>
              <w:spacing w:before="100" w:beforeAutospacing="1" w:after="100" w:afterAutospacing="1"/>
              <w:rPr>
                <w:rFonts w:ascii="Times New Roman" w:eastAsia="Times New Roman" w:hAnsi="Times New Roman" w:cs="Times New Roman"/>
                <w:sz w:val="28"/>
                <w:szCs w:val="28"/>
              </w:rPr>
            </w:pPr>
          </w:p>
        </w:tc>
        <w:tc>
          <w:tcPr>
            <w:tcW w:w="1155" w:type="pct"/>
            <w:shd w:val="clear" w:color="auto" w:fill="A6A6A6" w:themeFill="background1" w:themeFillShade="A6"/>
          </w:tcPr>
          <w:p w14:paraId="50A2439E" w14:textId="77777777"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c>
          <w:tcPr>
            <w:tcW w:w="1153" w:type="pct"/>
            <w:shd w:val="clear" w:color="auto" w:fill="A6A6A6" w:themeFill="background1" w:themeFillShade="A6"/>
          </w:tcPr>
          <w:p w14:paraId="7510C2BD" w14:textId="6F0E6551"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r>
      <w:bookmarkEnd w:id="6"/>
      <w:tr w:rsidR="0003081D" w:rsidRPr="0093205B" w14:paraId="13F3176D" w14:textId="1F0BB87C" w:rsidTr="00BE3529">
        <w:tc>
          <w:tcPr>
            <w:tcW w:w="205" w:type="pct"/>
            <w:tcBorders>
              <w:bottom w:val="single" w:sz="4" w:space="0" w:color="auto"/>
            </w:tcBorders>
            <w:shd w:val="clear" w:color="auto" w:fill="FFFFFF" w:themeFill="background1"/>
          </w:tcPr>
          <w:p w14:paraId="3316B96F" w14:textId="621157A3"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57</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E0066A1" w14:textId="28ADEAD5"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Differentiate between a cyber threat and a vulnerability. </w:t>
            </w:r>
          </w:p>
        </w:tc>
        <w:tc>
          <w:tcPr>
            <w:tcW w:w="1512" w:type="pct"/>
          </w:tcPr>
          <w:p w14:paraId="71CA46D0" w14:textId="77777777" w:rsidR="0003081D" w:rsidRPr="00144061" w:rsidRDefault="0003081D" w:rsidP="0003081D">
            <w:p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Differentiation should include</w:t>
            </w:r>
          </w:p>
          <w:p w14:paraId="780B9724" w14:textId="77777777" w:rsidR="0003081D" w:rsidRPr="00144061" w:rsidRDefault="0003081D" w:rsidP="0003081D">
            <w:pPr>
              <w:numPr>
                <w:ilvl w:val="0"/>
                <w:numId w:val="21"/>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defining </w:t>
            </w:r>
            <w:proofErr w:type="gramStart"/>
            <w:r w:rsidRPr="00144061">
              <w:rPr>
                <w:rFonts w:ascii="Times New Roman" w:eastAsia="Times New Roman" w:hAnsi="Times New Roman" w:cs="Times New Roman"/>
                <w:i/>
                <w:iCs/>
                <w:sz w:val="24"/>
                <w:szCs w:val="24"/>
              </w:rPr>
              <w:t>asset</w:t>
            </w:r>
            <w:proofErr w:type="gramEnd"/>
            <w:r w:rsidRPr="00144061">
              <w:rPr>
                <w:rFonts w:ascii="Times New Roman" w:eastAsia="Times New Roman" w:hAnsi="Times New Roman" w:cs="Times New Roman"/>
                <w:i/>
                <w:iCs/>
                <w:sz w:val="24"/>
                <w:szCs w:val="24"/>
              </w:rPr>
              <w:t> </w:t>
            </w:r>
            <w:r w:rsidRPr="00144061">
              <w:rPr>
                <w:rFonts w:ascii="Times New Roman" w:eastAsia="Times New Roman" w:hAnsi="Times New Roman" w:cs="Times New Roman"/>
                <w:sz w:val="24"/>
                <w:szCs w:val="24"/>
              </w:rPr>
              <w:t>as it relates to a secure environment (e.g., servers, data, sensitive information)</w:t>
            </w:r>
          </w:p>
          <w:p w14:paraId="6FB22A66" w14:textId="5DEE6132" w:rsidR="0003081D" w:rsidRPr="00144061" w:rsidRDefault="0003081D" w:rsidP="0003081D">
            <w:pPr>
              <w:numPr>
                <w:ilvl w:val="0"/>
                <w:numId w:val="21"/>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explaining the types of threats (e.g., cyber, technical failures)</w:t>
            </w:r>
          </w:p>
          <w:p w14:paraId="37A84547" w14:textId="77777777" w:rsidR="0003081D" w:rsidRPr="00144061" w:rsidRDefault="0003081D" w:rsidP="0003081D">
            <w:pPr>
              <w:numPr>
                <w:ilvl w:val="0"/>
                <w:numId w:val="21"/>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explaining</w:t>
            </w:r>
          </w:p>
          <w:p w14:paraId="4D768B8F" w14:textId="77777777" w:rsidR="0003081D" w:rsidRPr="00144061" w:rsidRDefault="0003081D" w:rsidP="0003081D">
            <w:pPr>
              <w:numPr>
                <w:ilvl w:val="1"/>
                <w:numId w:val="21"/>
              </w:numPr>
              <w:spacing w:before="100" w:beforeAutospacing="1" w:after="100" w:afterAutospacing="1"/>
              <w:rPr>
                <w:rFonts w:ascii="Times New Roman" w:eastAsia="Times New Roman" w:hAnsi="Times New Roman" w:cs="Times New Roman"/>
                <w:sz w:val="24"/>
                <w:szCs w:val="24"/>
              </w:rPr>
            </w:pPr>
            <w:proofErr w:type="gramStart"/>
            <w:r w:rsidRPr="00144061">
              <w:rPr>
                <w:rFonts w:ascii="Times New Roman" w:eastAsia="Times New Roman" w:hAnsi="Times New Roman" w:cs="Times New Roman"/>
                <w:sz w:val="24"/>
                <w:szCs w:val="24"/>
              </w:rPr>
              <w:t>how</w:t>
            </w:r>
            <w:proofErr w:type="gramEnd"/>
            <w:r w:rsidRPr="00144061">
              <w:rPr>
                <w:rFonts w:ascii="Times New Roman" w:eastAsia="Times New Roman" w:hAnsi="Times New Roman" w:cs="Times New Roman"/>
                <w:sz w:val="24"/>
                <w:szCs w:val="24"/>
              </w:rPr>
              <w:t xml:space="preserve"> </w:t>
            </w:r>
            <w:proofErr w:type="gramStart"/>
            <w:r w:rsidRPr="00144061">
              <w:rPr>
                <w:rFonts w:ascii="Times New Roman" w:eastAsia="Times New Roman" w:hAnsi="Times New Roman" w:cs="Times New Roman"/>
                <w:sz w:val="24"/>
                <w:szCs w:val="24"/>
              </w:rPr>
              <w:t>a vulnerability</w:t>
            </w:r>
            <w:proofErr w:type="gramEnd"/>
            <w:r w:rsidRPr="00144061">
              <w:rPr>
                <w:rFonts w:ascii="Times New Roman" w:eastAsia="Times New Roman" w:hAnsi="Times New Roman" w:cs="Times New Roman"/>
                <w:sz w:val="24"/>
                <w:szCs w:val="24"/>
              </w:rPr>
              <w:t xml:space="preserve"> can result in a threat</w:t>
            </w:r>
          </w:p>
          <w:p w14:paraId="1939BC74" w14:textId="1EF9E241" w:rsidR="0003081D" w:rsidRPr="008A48DC" w:rsidRDefault="0003081D" w:rsidP="0003081D">
            <w:pPr>
              <w:numPr>
                <w:ilvl w:val="1"/>
                <w:numId w:val="21"/>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 xml:space="preserve">how eliminating </w:t>
            </w:r>
            <w:r>
              <w:rPr>
                <w:rFonts w:ascii="Times New Roman" w:eastAsia="Times New Roman" w:hAnsi="Times New Roman" w:cs="Times New Roman"/>
                <w:sz w:val="24"/>
                <w:szCs w:val="24"/>
              </w:rPr>
              <w:t xml:space="preserve">a </w:t>
            </w:r>
            <w:r w:rsidRPr="00144061">
              <w:rPr>
                <w:rFonts w:ascii="Times New Roman" w:eastAsia="Times New Roman" w:hAnsi="Times New Roman" w:cs="Times New Roman"/>
                <w:sz w:val="24"/>
                <w:szCs w:val="24"/>
              </w:rPr>
              <w:t>vulnerabilit</w:t>
            </w:r>
            <w:r>
              <w:rPr>
                <w:rFonts w:ascii="Times New Roman" w:eastAsia="Times New Roman" w:hAnsi="Times New Roman" w:cs="Times New Roman"/>
                <w:sz w:val="24"/>
                <w:szCs w:val="24"/>
              </w:rPr>
              <w:t>y</w:t>
            </w:r>
            <w:r w:rsidRPr="00144061">
              <w:rPr>
                <w:rFonts w:ascii="Times New Roman" w:eastAsia="Times New Roman" w:hAnsi="Times New Roman" w:cs="Times New Roman"/>
                <w:sz w:val="24"/>
                <w:szCs w:val="24"/>
              </w:rPr>
              <w:t xml:space="preserve"> can eliminate a threat</w:t>
            </w:r>
            <w:r w:rsidRPr="008A48DC">
              <w:rPr>
                <w:rFonts w:ascii="Times New Roman" w:eastAsia="Times New Roman" w:hAnsi="Times New Roman" w:cs="Times New Roman"/>
                <w:sz w:val="24"/>
                <w:szCs w:val="24"/>
              </w:rPr>
              <w:t>. </w:t>
            </w:r>
          </w:p>
          <w:p w14:paraId="606DEDE0" w14:textId="77777777"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2E213CE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4C292A0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623E216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494B54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57FC23F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7EFD72A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5C24776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7E05019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211A8B3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125ABD8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3E25BF0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491D76D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7ECD020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7B035EAD" w14:textId="4E6E76B6"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1FB12F36" w14:textId="5B6860E5"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
        </w:tc>
      </w:tr>
      <w:tr w:rsidR="0003081D" w:rsidRPr="0093205B" w14:paraId="0F8E460A" w14:textId="6B6CED00" w:rsidTr="00BE3529">
        <w:tc>
          <w:tcPr>
            <w:tcW w:w="205" w:type="pct"/>
            <w:tcBorders>
              <w:bottom w:val="single" w:sz="4" w:space="0" w:color="auto"/>
            </w:tcBorders>
            <w:shd w:val="clear" w:color="auto" w:fill="FFFFFF" w:themeFill="background1"/>
          </w:tcPr>
          <w:p w14:paraId="7F79AF85" w14:textId="5A953CDA"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58</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3DDFE8F9" w14:textId="1C4906B4"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Analyze types of c</w:t>
            </w:r>
            <w:r>
              <w:rPr>
                <w:rFonts w:ascii="Times New Roman" w:hAnsi="Times New Roman" w:cs="Times New Roman"/>
                <w:sz w:val="24"/>
                <w:szCs w:val="24"/>
              </w:rPr>
              <w:t>ommon</w:t>
            </w:r>
            <w:r w:rsidRPr="00BF0B33">
              <w:rPr>
                <w:rFonts w:ascii="Times New Roman" w:hAnsi="Times New Roman" w:cs="Times New Roman"/>
                <w:sz w:val="24"/>
                <w:szCs w:val="24"/>
              </w:rPr>
              <w:t xml:space="preserve"> cyber threats. </w:t>
            </w:r>
          </w:p>
        </w:tc>
        <w:tc>
          <w:tcPr>
            <w:tcW w:w="1512" w:type="pct"/>
          </w:tcPr>
          <w:p w14:paraId="1AC64513" w14:textId="77777777" w:rsidR="0003081D" w:rsidRPr="00144061" w:rsidRDefault="0003081D" w:rsidP="0003081D">
            <w:p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Analysis could include, but not be limited to, areas and types of threats related to</w:t>
            </w:r>
          </w:p>
          <w:p w14:paraId="661A4C4C" w14:textId="77777777" w:rsidR="0003081D" w:rsidRPr="00144061" w:rsidRDefault="0003081D" w:rsidP="0003081D">
            <w:pPr>
              <w:numPr>
                <w:ilvl w:val="0"/>
                <w:numId w:val="23"/>
              </w:numPr>
              <w:spacing w:before="100" w:beforeAutospacing="1" w:after="100" w:afterAutospacing="1"/>
              <w:rPr>
                <w:rFonts w:ascii="Times New Roman" w:eastAsia="Times New Roman" w:hAnsi="Times New Roman" w:cs="Times New Roman"/>
                <w:sz w:val="24"/>
                <w:szCs w:val="24"/>
              </w:rPr>
            </w:pPr>
            <w:proofErr w:type="gramStart"/>
            <w:r w:rsidRPr="00144061">
              <w:rPr>
                <w:rFonts w:ascii="Times New Roman" w:eastAsia="Times New Roman" w:hAnsi="Times New Roman" w:cs="Times New Roman"/>
                <w:sz w:val="24"/>
                <w:szCs w:val="24"/>
              </w:rPr>
              <w:t>phishing</w:t>
            </w:r>
            <w:proofErr w:type="gramEnd"/>
            <w:r w:rsidRPr="00144061">
              <w:rPr>
                <w:rFonts w:ascii="Times New Roman" w:eastAsia="Times New Roman" w:hAnsi="Times New Roman" w:cs="Times New Roman"/>
                <w:sz w:val="24"/>
                <w:szCs w:val="24"/>
              </w:rPr>
              <w:t xml:space="preserve"> attacks</w:t>
            </w:r>
          </w:p>
          <w:p w14:paraId="19EDF387" w14:textId="77777777" w:rsidR="0003081D" w:rsidRPr="00144061" w:rsidRDefault="0003081D" w:rsidP="0003081D">
            <w:pPr>
              <w:numPr>
                <w:ilvl w:val="0"/>
                <w:numId w:val="23"/>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denial of service (DOS)</w:t>
            </w:r>
          </w:p>
          <w:p w14:paraId="58A43571" w14:textId="77777777" w:rsidR="0003081D" w:rsidRPr="00144061" w:rsidRDefault="0003081D" w:rsidP="0003081D">
            <w:pPr>
              <w:numPr>
                <w:ilvl w:val="0"/>
                <w:numId w:val="23"/>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distributed denial of service (DDOS)</w:t>
            </w:r>
          </w:p>
          <w:p w14:paraId="2EA3211E" w14:textId="77777777" w:rsidR="0003081D" w:rsidRPr="00144061" w:rsidRDefault="0003081D" w:rsidP="0003081D">
            <w:pPr>
              <w:numPr>
                <w:ilvl w:val="0"/>
                <w:numId w:val="23"/>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lastRenderedPageBreak/>
              <w:t>malware (e.g., virus, worm, botnet, ransomware)</w:t>
            </w:r>
          </w:p>
          <w:p w14:paraId="3084DEFF" w14:textId="77777777" w:rsidR="0003081D" w:rsidRPr="00144061" w:rsidRDefault="0003081D" w:rsidP="0003081D">
            <w:pPr>
              <w:numPr>
                <w:ilvl w:val="0"/>
                <w:numId w:val="23"/>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state-sponsored hacking. </w:t>
            </w:r>
          </w:p>
          <w:p w14:paraId="51F95CB7" w14:textId="0FCEF3EB"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4D36E0B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Procedures</w:t>
            </w:r>
          </w:p>
          <w:p w14:paraId="4D58A2D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5C6B75A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218CA0C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2B01568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6D61372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458DE9A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Introduction to Information Technology</w:t>
            </w:r>
          </w:p>
          <w:p w14:paraId="70486EC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25CE7EF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7DEAA0D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2D28B49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0DA4DB1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08762A8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384AF5E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6FB15667" w14:textId="2EC79B58" w:rsidR="0003081D" w:rsidRPr="00BE3529" w:rsidRDefault="0003081D" w:rsidP="0003081D">
            <w:pPr>
              <w:pStyle w:val="NormalWeb"/>
              <w:spacing w:before="0" w:beforeAutospacing="0" w:after="0" w:afterAutospacing="0"/>
              <w:rPr>
                <w:color w:val="000000"/>
              </w:rPr>
            </w:pPr>
            <w:r>
              <w:t>Website Design</w:t>
            </w:r>
          </w:p>
        </w:tc>
        <w:tc>
          <w:tcPr>
            <w:tcW w:w="1153" w:type="pct"/>
          </w:tcPr>
          <w:p w14:paraId="4CCD16A7" w14:textId="6ED929EA" w:rsidR="0003081D" w:rsidRPr="00BE3529" w:rsidRDefault="0003081D" w:rsidP="0003081D">
            <w:pPr>
              <w:pStyle w:val="NormalWeb"/>
              <w:spacing w:before="0" w:beforeAutospacing="0" w:after="0" w:afterAutospacing="0"/>
              <w:rPr>
                <w:color w:val="000000"/>
              </w:rPr>
            </w:pPr>
            <w:r w:rsidRPr="00BE3529">
              <w:rPr>
                <w:color w:val="000000"/>
              </w:rPr>
              <w:lastRenderedPageBreak/>
              <w:t xml:space="preserve">English: </w:t>
            </w:r>
            <w:r w:rsidRPr="009F4A08">
              <w:t>9.RV</w:t>
            </w:r>
            <w:r>
              <w:t xml:space="preserve">, </w:t>
            </w:r>
            <w:proofErr w:type="gramStart"/>
            <w:r w:rsidRPr="009F4A08">
              <w:t>9.RI</w:t>
            </w:r>
            <w:proofErr w:type="gramEnd"/>
            <w:r>
              <w:t xml:space="preserve">, </w:t>
            </w:r>
            <w:r w:rsidRPr="009F4A08">
              <w:t>9.LU</w:t>
            </w:r>
            <w:r>
              <w:t xml:space="preserve">, </w:t>
            </w:r>
            <w:r w:rsidRPr="009F4A08">
              <w:t>10.RV</w:t>
            </w:r>
            <w:r>
              <w:t xml:space="preserve">, </w:t>
            </w:r>
            <w:proofErr w:type="gramStart"/>
            <w:r w:rsidRPr="009F4A08">
              <w:t>10.RI</w:t>
            </w:r>
            <w:proofErr w:type="gramEnd"/>
            <w:r>
              <w:t xml:space="preserve">, </w:t>
            </w:r>
            <w:r w:rsidRPr="009F4A08">
              <w:t>10.LU</w:t>
            </w:r>
            <w:r>
              <w:t xml:space="preserve">, </w:t>
            </w:r>
            <w:r w:rsidRPr="009F4A08">
              <w:t>11.DSR</w:t>
            </w:r>
            <w:r>
              <w:t xml:space="preserve">, </w:t>
            </w:r>
            <w:r w:rsidRPr="009F4A08">
              <w:t>11.RV</w:t>
            </w:r>
            <w:r>
              <w:t xml:space="preserve">, </w:t>
            </w:r>
            <w:proofErr w:type="gramStart"/>
            <w:r w:rsidRPr="009F4A08">
              <w:t>11.RI</w:t>
            </w:r>
            <w:proofErr w:type="gramEnd"/>
            <w:r>
              <w:t xml:space="preserve">, </w:t>
            </w:r>
            <w:r w:rsidRPr="009F4A08">
              <w:t>11.LU</w:t>
            </w:r>
            <w:r>
              <w:t xml:space="preserve">, </w:t>
            </w:r>
            <w:r w:rsidRPr="009F4A08">
              <w:t>11.C</w:t>
            </w:r>
            <w:r>
              <w:t xml:space="preserve">, </w:t>
            </w:r>
            <w:r w:rsidRPr="009F4A08">
              <w:t>12.RV</w:t>
            </w:r>
            <w:r>
              <w:t xml:space="preserve">, </w:t>
            </w:r>
            <w:proofErr w:type="gramStart"/>
            <w:r w:rsidRPr="009F4A08">
              <w:t>12.RI</w:t>
            </w:r>
            <w:proofErr w:type="gramEnd"/>
            <w:r>
              <w:t xml:space="preserve">, </w:t>
            </w:r>
            <w:r w:rsidRPr="009F4A08">
              <w:t>12.LU</w:t>
            </w:r>
            <w:r>
              <w:t xml:space="preserve">, </w:t>
            </w:r>
            <w:r w:rsidRPr="009F4A08">
              <w:t>12.C</w:t>
            </w:r>
            <w:r>
              <w:t xml:space="preserve">, </w:t>
            </w:r>
          </w:p>
        </w:tc>
      </w:tr>
      <w:tr w:rsidR="0003081D" w:rsidRPr="0093205B" w14:paraId="40A68291" w14:textId="72EAF608" w:rsidTr="00BE3529">
        <w:tc>
          <w:tcPr>
            <w:tcW w:w="205" w:type="pct"/>
            <w:tcBorders>
              <w:bottom w:val="single" w:sz="4" w:space="0" w:color="auto"/>
            </w:tcBorders>
            <w:shd w:val="clear" w:color="auto" w:fill="FFFFFF" w:themeFill="background1"/>
          </w:tcPr>
          <w:p w14:paraId="5417E071" w14:textId="31B6E5BC"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59</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3D6C93D1" w14:textId="7A4F6D0F"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Describe the concept of malware and the techniques to guard against it.</w:t>
            </w:r>
          </w:p>
        </w:tc>
        <w:tc>
          <w:tcPr>
            <w:tcW w:w="1512" w:type="pct"/>
          </w:tcPr>
          <w:p w14:paraId="44B26189" w14:textId="77777777" w:rsidR="0003081D" w:rsidRPr="00144061" w:rsidRDefault="0003081D" w:rsidP="0003081D">
            <w:p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Description should include</w:t>
            </w:r>
          </w:p>
          <w:p w14:paraId="0A549B2A" w14:textId="77777777" w:rsidR="0003081D" w:rsidRPr="00144061" w:rsidRDefault="0003081D" w:rsidP="0003081D">
            <w:pPr>
              <w:numPr>
                <w:ilvl w:val="0"/>
                <w:numId w:val="24"/>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the types of malware and methods of propagation</w:t>
            </w:r>
          </w:p>
          <w:p w14:paraId="6AD15E4A" w14:textId="77777777" w:rsidR="0003081D" w:rsidRPr="00144061" w:rsidRDefault="0003081D" w:rsidP="0003081D">
            <w:pPr>
              <w:numPr>
                <w:ilvl w:val="0"/>
                <w:numId w:val="24"/>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the role of antivirus and antispyware utilities</w:t>
            </w:r>
          </w:p>
          <w:p w14:paraId="7D1B3A62" w14:textId="77777777" w:rsidR="0003081D" w:rsidRPr="00144061" w:rsidRDefault="0003081D" w:rsidP="0003081D">
            <w:pPr>
              <w:numPr>
                <w:ilvl w:val="0"/>
                <w:numId w:val="24"/>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the way to distinguish between available antivirus and antispyware utilities</w:t>
            </w:r>
          </w:p>
          <w:p w14:paraId="189BCB66" w14:textId="77777777" w:rsidR="0003081D" w:rsidRPr="00144061" w:rsidRDefault="0003081D" w:rsidP="0003081D">
            <w:pPr>
              <w:numPr>
                <w:ilvl w:val="0"/>
                <w:numId w:val="24"/>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the types of current and emerging techniques.</w:t>
            </w:r>
          </w:p>
          <w:p w14:paraId="096F9863" w14:textId="1899BEFB"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3A9F5A4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Procedures</w:t>
            </w:r>
          </w:p>
          <w:p w14:paraId="0E584C4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6C73603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213EF3B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717EC1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3BC86AC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12B4E78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4123D9D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17693A9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3AF8934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6D3628D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51CA709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5E4F181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1B5B26A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74B92993" w14:textId="12E5E241"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3AED8A4A" w14:textId="0C8A58D3"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p>
        </w:tc>
      </w:tr>
      <w:tr w:rsidR="0003081D" w:rsidRPr="0093205B" w14:paraId="5F6167F8" w14:textId="45DF1C9D" w:rsidTr="00BE3529">
        <w:tc>
          <w:tcPr>
            <w:tcW w:w="205" w:type="pct"/>
            <w:tcBorders>
              <w:bottom w:val="single" w:sz="4" w:space="0" w:color="auto"/>
            </w:tcBorders>
            <w:shd w:val="clear" w:color="auto" w:fill="FFFFFF" w:themeFill="background1"/>
          </w:tcPr>
          <w:p w14:paraId="2BB7D77F" w14:textId="7177BC4B"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lastRenderedPageBreak/>
              <w:t>60</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118BB4E1" w14:textId="30D62503" w:rsidR="0003081D" w:rsidRPr="00BF0B33" w:rsidRDefault="0003081D" w:rsidP="0003081D">
            <w:pPr>
              <w:rPr>
                <w:rFonts w:ascii="Times New Roman" w:eastAsia="Times New Roman" w:hAnsi="Times New Roman" w:cs="Times New Roman"/>
                <w:sz w:val="24"/>
                <w:szCs w:val="24"/>
              </w:rPr>
            </w:pPr>
            <w:r>
              <w:rPr>
                <w:rFonts w:ascii="Times New Roman" w:hAnsi="Times New Roman" w:cs="Times New Roman"/>
                <w:sz w:val="24"/>
                <w:szCs w:val="24"/>
              </w:rPr>
              <w:t>Differentiate between different types of threat actors and their motivations.</w:t>
            </w:r>
          </w:p>
        </w:tc>
        <w:tc>
          <w:tcPr>
            <w:tcW w:w="1512" w:type="pct"/>
          </w:tcPr>
          <w:p w14:paraId="52AF0DB8" w14:textId="73D545FD" w:rsidR="0003081D" w:rsidRPr="00144061"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Differentiation should include</w:t>
            </w:r>
            <w:r w:rsidRPr="00144061">
              <w:rPr>
                <w:rFonts w:ascii="Times New Roman" w:eastAsia="Times New Roman" w:hAnsi="Times New Roman" w:cs="Times New Roman"/>
                <w:sz w:val="24"/>
                <w:szCs w:val="24"/>
              </w:rPr>
              <w:t>, but not be limited to</w:t>
            </w:r>
            <w:r>
              <w:rPr>
                <w:rFonts w:ascii="Times New Roman" w:eastAsia="Times New Roman" w:hAnsi="Times New Roman" w:cs="Times New Roman"/>
                <w:sz w:val="24"/>
                <w:szCs w:val="24"/>
              </w:rPr>
              <w:t>, the following threat actors and their motivations:</w:t>
            </w:r>
          </w:p>
          <w:p w14:paraId="15373AB3" w14:textId="1DDA0340" w:rsidR="0003081D" w:rsidRDefault="0003081D" w:rsidP="0003081D">
            <w:pPr>
              <w:numPr>
                <w:ilvl w:val="0"/>
                <w:numId w:val="25"/>
              </w:numPr>
              <w:spacing w:before="100" w:beforeAutospacing="1" w:after="100" w:afterAutospacing="1"/>
              <w:rPr>
                <w:rFonts w:ascii="Times New Roman" w:eastAsia="Times New Roman" w:hAnsi="Times New Roman" w:cs="Times New Roman"/>
                <w:sz w:val="24"/>
                <w:szCs w:val="24"/>
              </w:rPr>
            </w:pPr>
            <w:r w:rsidRPr="008E4EA6">
              <w:rPr>
                <w:rFonts w:ascii="Times New Roman" w:eastAsia="Times New Roman" w:hAnsi="Times New Roman" w:cs="Times New Roman"/>
                <w:sz w:val="24"/>
                <w:szCs w:val="24"/>
              </w:rPr>
              <w:t>Cybercriminals (</w:t>
            </w:r>
            <w:r>
              <w:rPr>
                <w:rFonts w:ascii="Times New Roman" w:eastAsia="Times New Roman" w:hAnsi="Times New Roman" w:cs="Times New Roman"/>
                <w:sz w:val="24"/>
                <w:szCs w:val="24"/>
              </w:rPr>
              <w:t>o</w:t>
            </w:r>
            <w:r w:rsidRPr="008E4EA6">
              <w:rPr>
                <w:rFonts w:ascii="Times New Roman" w:eastAsia="Times New Roman" w:hAnsi="Times New Roman" w:cs="Times New Roman"/>
                <w:sz w:val="24"/>
                <w:szCs w:val="24"/>
              </w:rPr>
              <w:t xml:space="preserve">rganized </w:t>
            </w:r>
            <w:proofErr w:type="gramStart"/>
            <w:r>
              <w:rPr>
                <w:rFonts w:ascii="Times New Roman" w:eastAsia="Times New Roman" w:hAnsi="Times New Roman" w:cs="Times New Roman"/>
                <w:sz w:val="24"/>
                <w:szCs w:val="24"/>
              </w:rPr>
              <w:t>c</w:t>
            </w:r>
            <w:r w:rsidRPr="008E4EA6">
              <w:rPr>
                <w:rFonts w:ascii="Times New Roman" w:eastAsia="Times New Roman" w:hAnsi="Times New Roman" w:cs="Times New Roman"/>
                <w:sz w:val="24"/>
                <w:szCs w:val="24"/>
              </w:rPr>
              <w:t>rime)</w:t>
            </w:r>
            <w:r w:rsidRPr="003D4110">
              <w:rPr>
                <w:rFonts w:ascii="Times New Roman" w:eastAsia="Times New Roman" w:hAnsi="Times New Roman" w:cs="Times New Roman"/>
                <w:sz w:val="24"/>
                <w:szCs w:val="24"/>
              </w:rPr>
              <w:t>―</w:t>
            </w:r>
            <w:proofErr w:type="gramEnd"/>
            <w:r>
              <w:t xml:space="preserve"> </w:t>
            </w:r>
            <w:r w:rsidRPr="008E4EA6">
              <w:rPr>
                <w:rFonts w:ascii="Times New Roman" w:hAnsi="Times New Roman" w:cs="Times New Roman"/>
              </w:rPr>
              <w:t>w</w:t>
            </w:r>
            <w:r w:rsidRPr="008E4EA6">
              <w:rPr>
                <w:rFonts w:ascii="Times New Roman" w:eastAsia="Times New Roman" w:hAnsi="Times New Roman" w:cs="Times New Roman"/>
                <w:sz w:val="24"/>
                <w:szCs w:val="24"/>
              </w:rPr>
              <w:t>ell-organized groups or individuals, often operating as part of a Cybercrime-as-a-Service model</w:t>
            </w:r>
            <w:r>
              <w:rPr>
                <w:rFonts w:ascii="Times New Roman" w:eastAsia="Times New Roman" w:hAnsi="Times New Roman" w:cs="Times New Roman"/>
                <w:sz w:val="24"/>
                <w:szCs w:val="24"/>
              </w:rPr>
              <w:t>; motivated by financial gain</w:t>
            </w:r>
            <w:r w:rsidRPr="008E4EA6">
              <w:rPr>
                <w:rFonts w:ascii="Times New Roman" w:eastAsia="Times New Roman" w:hAnsi="Times New Roman" w:cs="Times New Roman"/>
                <w:sz w:val="24"/>
                <w:szCs w:val="24"/>
              </w:rPr>
              <w:t xml:space="preserve"> (e.g., ransomware, credit card fraud, data theft for resale, extortion, banking fraud)</w:t>
            </w:r>
            <w:r>
              <w:rPr>
                <w:rFonts w:ascii="Times New Roman" w:eastAsia="Times New Roman" w:hAnsi="Times New Roman" w:cs="Times New Roman"/>
                <w:sz w:val="24"/>
                <w:szCs w:val="24"/>
              </w:rPr>
              <w:t>.</w:t>
            </w:r>
          </w:p>
          <w:p w14:paraId="112E780C" w14:textId="7655BB38" w:rsidR="0003081D" w:rsidRDefault="0003081D" w:rsidP="0003081D">
            <w:pPr>
              <w:numPr>
                <w:ilvl w:val="0"/>
                <w:numId w:val="2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Nation-State actors</w:t>
            </w:r>
            <w:r w:rsidRPr="003D4110">
              <w:rPr>
                <w:rFonts w:ascii="Times New Roman" w:eastAsia="Times New Roman" w:hAnsi="Times New Roman" w:cs="Times New Roman"/>
                <w:sz w:val="24"/>
                <w:szCs w:val="24"/>
              </w:rPr>
              <w:t>―</w:t>
            </w:r>
            <w:r>
              <w:rPr>
                <w:rFonts w:ascii="Times New Roman" w:eastAsia="Times New Roman" w:hAnsi="Times New Roman" w:cs="Times New Roman"/>
                <w:sz w:val="24"/>
                <w:szCs w:val="24"/>
              </w:rPr>
              <w:t>a</w:t>
            </w:r>
            <w:r w:rsidRPr="008E4EA6">
              <w:rPr>
                <w:rFonts w:ascii="Times New Roman" w:eastAsia="Times New Roman" w:hAnsi="Times New Roman" w:cs="Times New Roman"/>
                <w:sz w:val="24"/>
                <w:szCs w:val="24"/>
              </w:rPr>
              <w:t>gencies, military units, or hackers sponsored by a government</w:t>
            </w:r>
            <w:r>
              <w:rPr>
                <w:rFonts w:ascii="Times New Roman" w:eastAsia="Times New Roman" w:hAnsi="Times New Roman" w:cs="Times New Roman"/>
                <w:sz w:val="24"/>
                <w:szCs w:val="24"/>
              </w:rPr>
              <w:t>,</w:t>
            </w:r>
            <w:r w:rsidRPr="008E4EA6">
              <w:rPr>
                <w:rFonts w:ascii="Times New Roman" w:eastAsia="Times New Roman" w:hAnsi="Times New Roman" w:cs="Times New Roman"/>
                <w:sz w:val="24"/>
                <w:szCs w:val="24"/>
              </w:rPr>
              <w:t xml:space="preserve"> the most highly funded and sophisticated actors, often deploying Advanced Persistent Threats (APTs)</w:t>
            </w:r>
            <w:r>
              <w:rPr>
                <w:rFonts w:ascii="Times New Roman" w:eastAsia="Times New Roman" w:hAnsi="Times New Roman" w:cs="Times New Roman"/>
                <w:sz w:val="24"/>
                <w:szCs w:val="24"/>
              </w:rPr>
              <w:t>; motivation may be e</w:t>
            </w:r>
            <w:r w:rsidRPr="008E4EA6">
              <w:rPr>
                <w:rFonts w:ascii="Times New Roman" w:eastAsia="Times New Roman" w:hAnsi="Times New Roman" w:cs="Times New Roman"/>
                <w:sz w:val="24"/>
                <w:szCs w:val="24"/>
              </w:rPr>
              <w:t xml:space="preserve">spionage (stealing state or corporate secrets), </w:t>
            </w:r>
            <w:r>
              <w:rPr>
                <w:rFonts w:ascii="Times New Roman" w:eastAsia="Times New Roman" w:hAnsi="Times New Roman" w:cs="Times New Roman"/>
                <w:sz w:val="24"/>
                <w:szCs w:val="24"/>
              </w:rPr>
              <w:t>g</w:t>
            </w:r>
            <w:r w:rsidRPr="008E4EA6">
              <w:rPr>
                <w:rFonts w:ascii="Times New Roman" w:eastAsia="Times New Roman" w:hAnsi="Times New Roman" w:cs="Times New Roman"/>
                <w:sz w:val="24"/>
                <w:szCs w:val="24"/>
              </w:rPr>
              <w:t xml:space="preserve">eopolitical </w:t>
            </w:r>
            <w:r>
              <w:rPr>
                <w:rFonts w:ascii="Times New Roman" w:eastAsia="Times New Roman" w:hAnsi="Times New Roman" w:cs="Times New Roman"/>
                <w:sz w:val="24"/>
                <w:szCs w:val="24"/>
              </w:rPr>
              <w:t>a</w:t>
            </w:r>
            <w:r w:rsidRPr="008E4EA6">
              <w:rPr>
                <w:rFonts w:ascii="Times New Roman" w:eastAsia="Times New Roman" w:hAnsi="Times New Roman" w:cs="Times New Roman"/>
                <w:sz w:val="24"/>
                <w:szCs w:val="24"/>
              </w:rPr>
              <w:t xml:space="preserve">dvantage, </w:t>
            </w:r>
            <w:r>
              <w:rPr>
                <w:rFonts w:ascii="Times New Roman" w:eastAsia="Times New Roman" w:hAnsi="Times New Roman" w:cs="Times New Roman"/>
                <w:sz w:val="24"/>
                <w:szCs w:val="24"/>
              </w:rPr>
              <w:t>s</w:t>
            </w:r>
            <w:r w:rsidRPr="008E4EA6">
              <w:rPr>
                <w:rFonts w:ascii="Times New Roman" w:eastAsia="Times New Roman" w:hAnsi="Times New Roman" w:cs="Times New Roman"/>
                <w:sz w:val="24"/>
                <w:szCs w:val="24"/>
              </w:rPr>
              <w:t xml:space="preserve">abotage (disrupting critical infrastructure like power grids or elections), </w:t>
            </w:r>
            <w:r>
              <w:rPr>
                <w:rFonts w:ascii="Times New Roman" w:eastAsia="Times New Roman" w:hAnsi="Times New Roman" w:cs="Times New Roman"/>
                <w:sz w:val="24"/>
                <w:szCs w:val="24"/>
              </w:rPr>
              <w:t>or d</w:t>
            </w:r>
            <w:r w:rsidRPr="008E4EA6">
              <w:rPr>
                <w:rFonts w:ascii="Times New Roman" w:eastAsia="Times New Roman" w:hAnsi="Times New Roman" w:cs="Times New Roman"/>
                <w:sz w:val="24"/>
                <w:szCs w:val="24"/>
              </w:rPr>
              <w:t>isinformation</w:t>
            </w:r>
            <w:r>
              <w:rPr>
                <w:rFonts w:ascii="Times New Roman" w:eastAsia="Times New Roman" w:hAnsi="Times New Roman" w:cs="Times New Roman"/>
                <w:sz w:val="24"/>
                <w:szCs w:val="24"/>
              </w:rPr>
              <w:t>.</w:t>
            </w:r>
          </w:p>
          <w:p w14:paraId="40E26046" w14:textId="6C244CCA" w:rsidR="0003081D" w:rsidRDefault="0003081D" w:rsidP="0003081D">
            <w:pPr>
              <w:numPr>
                <w:ilvl w:val="0"/>
                <w:numId w:val="25"/>
              </w:numPr>
              <w:spacing w:before="100" w:beforeAutospacing="1" w:after="100" w:afterAutospacing="1"/>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Hactivists</w:t>
            </w:r>
            <w:proofErr w:type="spellEnd"/>
            <w:r w:rsidRPr="003D4110">
              <w:rPr>
                <w:rFonts w:ascii="Times New Roman" w:eastAsia="Times New Roman" w:hAnsi="Times New Roman" w:cs="Times New Roman"/>
                <w:sz w:val="24"/>
                <w:szCs w:val="24"/>
              </w:rPr>
              <w:t>―</w:t>
            </w:r>
            <w:r>
              <w:rPr>
                <w:rFonts w:ascii="Times New Roman" w:eastAsia="Times New Roman" w:hAnsi="Times New Roman" w:cs="Times New Roman"/>
                <w:sz w:val="24"/>
                <w:szCs w:val="24"/>
              </w:rPr>
              <w:t>moderately sophisticated g</w:t>
            </w:r>
            <w:r w:rsidRPr="008E4EA6">
              <w:rPr>
                <w:rFonts w:ascii="Times New Roman" w:eastAsia="Times New Roman" w:hAnsi="Times New Roman" w:cs="Times New Roman"/>
                <w:sz w:val="24"/>
                <w:szCs w:val="24"/>
              </w:rPr>
              <w:t>roups or individuals who use hacking techniques to promote a political, social, or ideological cause, focus</w:t>
            </w:r>
            <w:r>
              <w:rPr>
                <w:rFonts w:ascii="Times New Roman" w:eastAsia="Times New Roman" w:hAnsi="Times New Roman" w:cs="Times New Roman"/>
                <w:sz w:val="24"/>
                <w:szCs w:val="24"/>
              </w:rPr>
              <w:t>ing</w:t>
            </w:r>
            <w:r w:rsidRPr="008E4EA6">
              <w:rPr>
                <w:rFonts w:ascii="Times New Roman" w:eastAsia="Times New Roman" w:hAnsi="Times New Roman" w:cs="Times New Roman"/>
                <w:sz w:val="24"/>
                <w:szCs w:val="24"/>
              </w:rPr>
              <w:t xml:space="preserve"> on high-visibility targets</w:t>
            </w:r>
            <w:r>
              <w:rPr>
                <w:rFonts w:ascii="Times New Roman" w:eastAsia="Times New Roman" w:hAnsi="Times New Roman" w:cs="Times New Roman"/>
                <w:sz w:val="24"/>
                <w:szCs w:val="24"/>
              </w:rPr>
              <w:t>; motivated by i</w:t>
            </w:r>
            <w:r w:rsidRPr="00D65672">
              <w:rPr>
                <w:rFonts w:ascii="Times New Roman" w:eastAsia="Times New Roman" w:hAnsi="Times New Roman" w:cs="Times New Roman"/>
                <w:sz w:val="24"/>
                <w:szCs w:val="24"/>
              </w:rPr>
              <w:t xml:space="preserve">deology and </w:t>
            </w:r>
            <w:r>
              <w:rPr>
                <w:rFonts w:ascii="Times New Roman" w:eastAsia="Times New Roman" w:hAnsi="Times New Roman" w:cs="Times New Roman"/>
                <w:sz w:val="24"/>
                <w:szCs w:val="24"/>
              </w:rPr>
              <w:t>p</w:t>
            </w:r>
            <w:r w:rsidRPr="00D65672">
              <w:rPr>
                <w:rFonts w:ascii="Times New Roman" w:eastAsia="Times New Roman" w:hAnsi="Times New Roman" w:cs="Times New Roman"/>
                <w:sz w:val="24"/>
                <w:szCs w:val="24"/>
              </w:rPr>
              <w:t xml:space="preserve">rotest (e.g., website defacement, launching </w:t>
            </w:r>
            <w:r>
              <w:rPr>
                <w:rFonts w:ascii="Times New Roman" w:eastAsia="Times New Roman" w:hAnsi="Times New Roman" w:cs="Times New Roman"/>
                <w:sz w:val="24"/>
                <w:szCs w:val="24"/>
              </w:rPr>
              <w:t>distributed denial-of-service [</w:t>
            </w:r>
            <w:r w:rsidRPr="00D65672">
              <w:rPr>
                <w:rFonts w:ascii="Times New Roman" w:eastAsia="Times New Roman" w:hAnsi="Times New Roman" w:cs="Times New Roman"/>
                <w:sz w:val="24"/>
                <w:szCs w:val="24"/>
              </w:rPr>
              <w:t>DDoS</w:t>
            </w:r>
            <w:r>
              <w:rPr>
                <w:rFonts w:ascii="Times New Roman" w:eastAsia="Times New Roman" w:hAnsi="Times New Roman" w:cs="Times New Roman"/>
                <w:sz w:val="24"/>
                <w:szCs w:val="24"/>
              </w:rPr>
              <w:t>]</w:t>
            </w:r>
            <w:r w:rsidRPr="00D65672">
              <w:rPr>
                <w:rFonts w:ascii="Times New Roman" w:eastAsia="Times New Roman" w:hAnsi="Times New Roman" w:cs="Times New Roman"/>
                <w:sz w:val="24"/>
                <w:szCs w:val="24"/>
              </w:rPr>
              <w:t xml:space="preserve"> attacks, leaking embarrassing or sensitive data to generate awareness)</w:t>
            </w:r>
            <w:r>
              <w:rPr>
                <w:rFonts w:ascii="Times New Roman" w:eastAsia="Times New Roman" w:hAnsi="Times New Roman" w:cs="Times New Roman"/>
                <w:sz w:val="24"/>
                <w:szCs w:val="24"/>
              </w:rPr>
              <w:t>.</w:t>
            </w:r>
          </w:p>
          <w:p w14:paraId="13F1AD0E" w14:textId="5265675A" w:rsidR="0003081D" w:rsidRDefault="0003081D" w:rsidP="0003081D">
            <w:pPr>
              <w:numPr>
                <w:ilvl w:val="0"/>
                <w:numId w:val="2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Insider threats</w:t>
            </w:r>
            <w:r w:rsidRPr="003D4110">
              <w:rPr>
                <w:rFonts w:ascii="Times New Roman" w:eastAsia="Times New Roman" w:hAnsi="Times New Roman" w:cs="Times New Roman"/>
                <w:sz w:val="24"/>
                <w:szCs w:val="24"/>
              </w:rPr>
              <w:t>―</w:t>
            </w:r>
            <w:r>
              <w:rPr>
                <w:rFonts w:ascii="Times New Roman" w:eastAsia="Times New Roman" w:hAnsi="Times New Roman" w:cs="Times New Roman"/>
                <w:sz w:val="24"/>
                <w:szCs w:val="24"/>
              </w:rPr>
              <w:t>c</w:t>
            </w:r>
            <w:r w:rsidRPr="00AC527E">
              <w:rPr>
                <w:rFonts w:ascii="Times New Roman" w:eastAsia="Times New Roman" w:hAnsi="Times New Roman" w:cs="Times New Roman"/>
                <w:sz w:val="24"/>
                <w:szCs w:val="24"/>
              </w:rPr>
              <w:t>urrent or former employees, contractors, or business partners who misuse their authorized access</w:t>
            </w:r>
            <w:r>
              <w:rPr>
                <w:rFonts w:ascii="Times New Roman" w:eastAsia="Times New Roman" w:hAnsi="Times New Roman" w:cs="Times New Roman"/>
                <w:sz w:val="24"/>
                <w:szCs w:val="24"/>
              </w:rPr>
              <w:t xml:space="preserve"> with malice or unintentionally;</w:t>
            </w:r>
            <w:r w:rsidRPr="00AC52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malicious motivation may be revenge or personal vendetta, financial gain by </w:t>
            </w:r>
            <w:r>
              <w:rPr>
                <w:rFonts w:ascii="Times New Roman" w:eastAsia="Times New Roman" w:hAnsi="Times New Roman" w:cs="Times New Roman"/>
                <w:sz w:val="24"/>
                <w:szCs w:val="24"/>
              </w:rPr>
              <w:lastRenderedPageBreak/>
              <w:t>selling secrets, or espionage; unintentional actions may be due to lack of training, human error, or negligence.</w:t>
            </w:r>
          </w:p>
          <w:p w14:paraId="138B0DD2" w14:textId="44F6A5E7" w:rsidR="0003081D" w:rsidRDefault="0003081D" w:rsidP="0003081D">
            <w:pPr>
              <w:numPr>
                <w:ilvl w:val="0"/>
                <w:numId w:val="2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Script Kiddies or thrill seekers</w:t>
            </w:r>
            <w:r w:rsidRPr="003D411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opportunistic i</w:t>
            </w:r>
            <w:r w:rsidRPr="00AC527E">
              <w:rPr>
                <w:rFonts w:ascii="Times New Roman" w:eastAsia="Times New Roman" w:hAnsi="Times New Roman" w:cs="Times New Roman"/>
                <w:sz w:val="24"/>
                <w:szCs w:val="24"/>
              </w:rPr>
              <w:t>ndividuals who lack advanced technical skills and rely on pre-made, publicly available tools (scripts) to launch attacks</w:t>
            </w:r>
            <w:r>
              <w:rPr>
                <w:rFonts w:ascii="Times New Roman" w:eastAsia="Times New Roman" w:hAnsi="Times New Roman" w:cs="Times New Roman"/>
                <w:sz w:val="24"/>
                <w:szCs w:val="24"/>
              </w:rPr>
              <w:t xml:space="preserve">; motivated by the thrill or notoriety (e.g., </w:t>
            </w:r>
            <w:r w:rsidRPr="00AC527E">
              <w:rPr>
                <w:rFonts w:ascii="Times New Roman" w:eastAsia="Times New Roman" w:hAnsi="Times New Roman" w:cs="Times New Roman"/>
                <w:sz w:val="24"/>
                <w:szCs w:val="24"/>
              </w:rPr>
              <w:t>testing boundaries, causing minor chaos, looking for bragging rights</w:t>
            </w:r>
            <w:r>
              <w:rPr>
                <w:rFonts w:ascii="Times New Roman" w:eastAsia="Times New Roman" w:hAnsi="Times New Roman" w:cs="Times New Roman"/>
                <w:sz w:val="24"/>
                <w:szCs w:val="24"/>
              </w:rPr>
              <w:t>).</w:t>
            </w:r>
          </w:p>
          <w:p w14:paraId="009DFDF7" w14:textId="63323C4B" w:rsidR="0003081D" w:rsidRDefault="0003081D" w:rsidP="0003081D">
            <w:pPr>
              <w:numPr>
                <w:ilvl w:val="0"/>
                <w:numId w:val="2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Cyber terrorists</w:t>
            </w:r>
            <w:r w:rsidRPr="003D4110">
              <w:rPr>
                <w:rFonts w:ascii="Times New Roman" w:eastAsia="Times New Roman" w:hAnsi="Times New Roman" w:cs="Times New Roman"/>
                <w:sz w:val="24"/>
                <w:szCs w:val="24"/>
              </w:rPr>
              <w:t>―</w:t>
            </w:r>
            <w:r>
              <w:rPr>
                <w:rFonts w:ascii="Times New Roman" w:eastAsia="Times New Roman" w:hAnsi="Times New Roman" w:cs="Times New Roman"/>
                <w:sz w:val="24"/>
                <w:szCs w:val="24"/>
              </w:rPr>
              <w:t>g</w:t>
            </w:r>
            <w:r w:rsidRPr="0071363E">
              <w:rPr>
                <w:rFonts w:ascii="Times New Roman" w:eastAsia="Times New Roman" w:hAnsi="Times New Roman" w:cs="Times New Roman"/>
                <w:sz w:val="24"/>
                <w:szCs w:val="24"/>
              </w:rPr>
              <w:t>roups who use cyberattacks to instill fear, chaos, or violence to further an extreme political or religious agenda</w:t>
            </w:r>
            <w:r>
              <w:rPr>
                <w:rFonts w:ascii="Times New Roman" w:eastAsia="Times New Roman" w:hAnsi="Times New Roman" w:cs="Times New Roman"/>
                <w:sz w:val="24"/>
                <w:szCs w:val="24"/>
              </w:rPr>
              <w:t>,</w:t>
            </w:r>
            <w:r w:rsidRPr="007136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w:t>
            </w:r>
            <w:r w:rsidRPr="0071363E">
              <w:rPr>
                <w:rFonts w:ascii="Times New Roman" w:eastAsia="Times New Roman" w:hAnsi="Times New Roman" w:cs="Times New Roman"/>
                <w:sz w:val="24"/>
                <w:szCs w:val="24"/>
              </w:rPr>
              <w:t>ften</w:t>
            </w:r>
            <w:r>
              <w:rPr>
                <w:rFonts w:ascii="Times New Roman" w:eastAsia="Times New Roman" w:hAnsi="Times New Roman" w:cs="Times New Roman"/>
                <w:sz w:val="24"/>
                <w:szCs w:val="24"/>
              </w:rPr>
              <w:t xml:space="preserve"> by </w:t>
            </w:r>
            <w:r w:rsidRPr="0071363E">
              <w:rPr>
                <w:rFonts w:ascii="Times New Roman" w:eastAsia="Times New Roman" w:hAnsi="Times New Roman" w:cs="Times New Roman"/>
                <w:sz w:val="24"/>
                <w:szCs w:val="24"/>
              </w:rPr>
              <w:t>target</w:t>
            </w:r>
            <w:r>
              <w:rPr>
                <w:rFonts w:ascii="Times New Roman" w:eastAsia="Times New Roman" w:hAnsi="Times New Roman" w:cs="Times New Roman"/>
                <w:sz w:val="24"/>
                <w:szCs w:val="24"/>
              </w:rPr>
              <w:t>ing</w:t>
            </w:r>
            <w:r w:rsidRPr="0071363E">
              <w:rPr>
                <w:rFonts w:ascii="Times New Roman" w:eastAsia="Times New Roman" w:hAnsi="Times New Roman" w:cs="Times New Roman"/>
                <w:sz w:val="24"/>
                <w:szCs w:val="24"/>
              </w:rPr>
              <w:t xml:space="preserve"> critical infrastructure</w:t>
            </w:r>
            <w:r>
              <w:rPr>
                <w:rFonts w:ascii="Times New Roman" w:eastAsia="Times New Roman" w:hAnsi="Times New Roman" w:cs="Times New Roman"/>
                <w:sz w:val="24"/>
                <w:szCs w:val="24"/>
              </w:rPr>
              <w:t>; motivated to enact ideological violence and create social or political disruption.</w:t>
            </w:r>
          </w:p>
          <w:p w14:paraId="37A6DE5A" w14:textId="37D6AC2C" w:rsidR="0003081D" w:rsidRPr="00914ACE" w:rsidRDefault="0003081D" w:rsidP="0003081D">
            <w:pPr>
              <w:numPr>
                <w:ilvl w:val="0"/>
                <w:numId w:val="25"/>
              </w:numPr>
              <w:spacing w:before="100" w:beforeAutospacing="1" w:after="100" w:afterAutospacing="1"/>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Corporate spies</w:t>
            </w:r>
            <w:r w:rsidRPr="003D4110">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e</w:t>
            </w:r>
            <w:r w:rsidRPr="0071363E">
              <w:rPr>
                <w:rFonts w:ascii="Times New Roman" w:eastAsia="Times New Roman" w:hAnsi="Times New Roman" w:cs="Times New Roman"/>
                <w:sz w:val="24"/>
                <w:szCs w:val="24"/>
              </w:rPr>
              <w:t>mployees or agents hired by a competitor to steal trade secrets, research data, or business strategies</w:t>
            </w:r>
            <w:r>
              <w:rPr>
                <w:rFonts w:ascii="Times New Roman" w:eastAsia="Times New Roman" w:hAnsi="Times New Roman" w:cs="Times New Roman"/>
                <w:sz w:val="24"/>
                <w:szCs w:val="24"/>
              </w:rPr>
              <w:t>; motivated by the desire to gain c</w:t>
            </w:r>
            <w:r w:rsidRPr="0071363E">
              <w:rPr>
                <w:rFonts w:ascii="Times New Roman" w:eastAsia="Times New Roman" w:hAnsi="Times New Roman" w:cs="Times New Roman"/>
                <w:sz w:val="24"/>
                <w:szCs w:val="24"/>
              </w:rPr>
              <w:t xml:space="preserve">ompetitive </w:t>
            </w:r>
            <w:r>
              <w:rPr>
                <w:rFonts w:ascii="Times New Roman" w:eastAsia="Times New Roman" w:hAnsi="Times New Roman" w:cs="Times New Roman"/>
                <w:sz w:val="24"/>
                <w:szCs w:val="24"/>
              </w:rPr>
              <w:t>a</w:t>
            </w:r>
            <w:r w:rsidRPr="0071363E">
              <w:rPr>
                <w:rFonts w:ascii="Times New Roman" w:eastAsia="Times New Roman" w:hAnsi="Times New Roman" w:cs="Times New Roman"/>
                <w:sz w:val="24"/>
                <w:szCs w:val="24"/>
              </w:rPr>
              <w:t>dvantage (</w:t>
            </w:r>
            <w:r>
              <w:rPr>
                <w:rFonts w:ascii="Times New Roman" w:eastAsia="Times New Roman" w:hAnsi="Times New Roman" w:cs="Times New Roman"/>
                <w:sz w:val="24"/>
                <w:szCs w:val="24"/>
              </w:rPr>
              <w:t xml:space="preserve">e.g., by </w:t>
            </w:r>
            <w:r w:rsidRPr="0071363E">
              <w:rPr>
                <w:rFonts w:ascii="Times New Roman" w:eastAsia="Times New Roman" w:hAnsi="Times New Roman" w:cs="Times New Roman"/>
                <w:sz w:val="24"/>
                <w:szCs w:val="24"/>
              </w:rPr>
              <w:t xml:space="preserve">stealing </w:t>
            </w:r>
            <w:r>
              <w:rPr>
                <w:rFonts w:ascii="Times New Roman" w:eastAsia="Times New Roman" w:hAnsi="Times New Roman" w:cs="Times New Roman"/>
                <w:sz w:val="24"/>
                <w:szCs w:val="24"/>
              </w:rPr>
              <w:t>i</w:t>
            </w:r>
            <w:r w:rsidRPr="0071363E">
              <w:rPr>
                <w:rFonts w:ascii="Times New Roman" w:eastAsia="Times New Roman" w:hAnsi="Times New Roman" w:cs="Times New Roman"/>
                <w:sz w:val="24"/>
                <w:szCs w:val="24"/>
              </w:rPr>
              <w:t xml:space="preserve">ntellectual </w:t>
            </w:r>
            <w:r>
              <w:rPr>
                <w:rFonts w:ascii="Times New Roman" w:eastAsia="Times New Roman" w:hAnsi="Times New Roman" w:cs="Times New Roman"/>
                <w:sz w:val="24"/>
                <w:szCs w:val="24"/>
              </w:rPr>
              <w:t>p</w:t>
            </w:r>
            <w:r w:rsidRPr="0071363E">
              <w:rPr>
                <w:rFonts w:ascii="Times New Roman" w:eastAsia="Times New Roman" w:hAnsi="Times New Roman" w:cs="Times New Roman"/>
                <w:sz w:val="24"/>
                <w:szCs w:val="24"/>
              </w:rPr>
              <w:t>roperty or confidential business plans)</w:t>
            </w:r>
            <w:r>
              <w:rPr>
                <w:rFonts w:ascii="Times New Roman" w:eastAsia="Times New Roman" w:hAnsi="Times New Roman" w:cs="Times New Roman"/>
                <w:sz w:val="24"/>
                <w:szCs w:val="24"/>
              </w:rPr>
              <w:t>.</w:t>
            </w:r>
          </w:p>
        </w:tc>
        <w:tc>
          <w:tcPr>
            <w:tcW w:w="1155" w:type="pct"/>
          </w:tcPr>
          <w:p w14:paraId="1825A37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Procedures</w:t>
            </w:r>
          </w:p>
          <w:p w14:paraId="76FBF8F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B8C2B6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0B69BD1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7288482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714461A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6763E02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D9BC5F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5C0731C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1B0CB7D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51F4ACA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329194A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1600DE2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32DDF76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69415CB" w14:textId="1120D026"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1B5983CF" w14:textId="32AF3CFF"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w:t>
            </w:r>
          </w:p>
        </w:tc>
      </w:tr>
      <w:tr w:rsidR="0003081D" w:rsidRPr="0093205B" w14:paraId="18B9CD7C" w14:textId="54226EB2" w:rsidTr="00BE3529">
        <w:tc>
          <w:tcPr>
            <w:tcW w:w="205" w:type="pct"/>
            <w:tcBorders>
              <w:bottom w:val="single" w:sz="4" w:space="0" w:color="auto"/>
            </w:tcBorders>
            <w:shd w:val="clear" w:color="auto" w:fill="FFFFFF" w:themeFill="background1"/>
          </w:tcPr>
          <w:p w14:paraId="24FB2E9E" w14:textId="12980990"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61</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73AB8E3E" w14:textId="46D2EDD7"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Describe the characteristics of vulnerabilities. </w:t>
            </w:r>
          </w:p>
        </w:tc>
        <w:tc>
          <w:tcPr>
            <w:tcW w:w="1512" w:type="pct"/>
          </w:tcPr>
          <w:p w14:paraId="6E8AA2DC" w14:textId="77777777" w:rsidR="0003081D" w:rsidRPr="00144061" w:rsidRDefault="0003081D" w:rsidP="0003081D">
            <w:p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Description should include</w:t>
            </w:r>
          </w:p>
          <w:p w14:paraId="4BEBD6B4" w14:textId="77777777" w:rsidR="0003081D" w:rsidRPr="00144061" w:rsidRDefault="0003081D" w:rsidP="0003081D">
            <w:pPr>
              <w:numPr>
                <w:ilvl w:val="0"/>
                <w:numId w:val="26"/>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 xml:space="preserve">understanding that </w:t>
            </w:r>
            <w:proofErr w:type="gramStart"/>
            <w:r w:rsidRPr="00144061">
              <w:rPr>
                <w:rFonts w:ascii="Times New Roman" w:eastAsia="Times New Roman" w:hAnsi="Times New Roman" w:cs="Times New Roman"/>
                <w:sz w:val="24"/>
                <w:szCs w:val="24"/>
              </w:rPr>
              <w:t>a large number of</w:t>
            </w:r>
            <w:proofErr w:type="gramEnd"/>
            <w:r w:rsidRPr="00144061">
              <w:rPr>
                <w:rFonts w:ascii="Times New Roman" w:eastAsia="Times New Roman" w:hAnsi="Times New Roman" w:cs="Times New Roman"/>
                <w:sz w:val="24"/>
                <w:szCs w:val="24"/>
              </w:rPr>
              <w:t xml:space="preserve"> vulnerabilities historically have been through flaws in software</w:t>
            </w:r>
          </w:p>
          <w:p w14:paraId="3198A3E3" w14:textId="77777777" w:rsidR="0003081D" w:rsidRPr="00144061" w:rsidRDefault="0003081D" w:rsidP="0003081D">
            <w:pPr>
              <w:numPr>
                <w:ilvl w:val="0"/>
                <w:numId w:val="26"/>
              </w:numPr>
              <w:spacing w:before="100" w:beforeAutospacing="1" w:after="100" w:afterAutospacing="1"/>
              <w:rPr>
                <w:rFonts w:ascii="Times New Roman" w:eastAsia="Times New Roman" w:hAnsi="Times New Roman" w:cs="Times New Roman"/>
                <w:sz w:val="24"/>
                <w:szCs w:val="24"/>
              </w:rPr>
            </w:pPr>
            <w:proofErr w:type="gramStart"/>
            <w:r w:rsidRPr="00144061">
              <w:rPr>
                <w:rFonts w:ascii="Times New Roman" w:eastAsia="Times New Roman" w:hAnsi="Times New Roman" w:cs="Times New Roman"/>
                <w:sz w:val="24"/>
                <w:szCs w:val="24"/>
              </w:rPr>
              <w:t>describing</w:t>
            </w:r>
            <w:proofErr w:type="gramEnd"/>
            <w:r w:rsidRPr="00144061">
              <w:rPr>
                <w:rFonts w:ascii="Times New Roman" w:eastAsia="Times New Roman" w:hAnsi="Times New Roman" w:cs="Times New Roman"/>
                <w:sz w:val="24"/>
                <w:szCs w:val="24"/>
              </w:rPr>
              <w:t xml:space="preserve"> elements that make a system vulnerable</w:t>
            </w:r>
          </w:p>
          <w:p w14:paraId="47D415E7" w14:textId="77777777" w:rsidR="0003081D" w:rsidRPr="00144061" w:rsidRDefault="0003081D" w:rsidP="0003081D">
            <w:pPr>
              <w:numPr>
                <w:ilvl w:val="1"/>
                <w:numId w:val="26"/>
              </w:numPr>
              <w:spacing w:before="100" w:beforeAutospacing="1" w:after="100" w:afterAutospacing="1"/>
              <w:rPr>
                <w:rFonts w:ascii="Times New Roman" w:eastAsia="Times New Roman" w:hAnsi="Times New Roman" w:cs="Times New Roman"/>
                <w:sz w:val="24"/>
                <w:szCs w:val="24"/>
              </w:rPr>
            </w:pPr>
            <w:proofErr w:type="gramStart"/>
            <w:r w:rsidRPr="00144061">
              <w:rPr>
                <w:rFonts w:ascii="Times New Roman" w:eastAsia="Times New Roman" w:hAnsi="Times New Roman" w:cs="Times New Roman"/>
                <w:sz w:val="24"/>
                <w:szCs w:val="24"/>
              </w:rPr>
              <w:t>a system</w:t>
            </w:r>
            <w:proofErr w:type="gramEnd"/>
            <w:r w:rsidRPr="00144061">
              <w:rPr>
                <w:rFonts w:ascii="Times New Roman" w:eastAsia="Times New Roman" w:hAnsi="Times New Roman" w:cs="Times New Roman"/>
                <w:sz w:val="24"/>
                <w:szCs w:val="24"/>
              </w:rPr>
              <w:t xml:space="preserve"> susceptibility or flaw</w:t>
            </w:r>
          </w:p>
          <w:p w14:paraId="2E5921F9" w14:textId="77777777" w:rsidR="0003081D" w:rsidRPr="00144061" w:rsidRDefault="0003081D" w:rsidP="0003081D">
            <w:pPr>
              <w:numPr>
                <w:ilvl w:val="1"/>
                <w:numId w:val="26"/>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attacker access to the flaw</w:t>
            </w:r>
          </w:p>
          <w:p w14:paraId="2C792C3E" w14:textId="77777777" w:rsidR="0003081D" w:rsidRPr="00144061" w:rsidRDefault="0003081D" w:rsidP="0003081D">
            <w:pPr>
              <w:numPr>
                <w:ilvl w:val="1"/>
                <w:numId w:val="26"/>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lastRenderedPageBreak/>
              <w:t>attacker capability to exploit the flaw</w:t>
            </w:r>
          </w:p>
          <w:p w14:paraId="3FA317BF" w14:textId="77777777" w:rsidR="0003081D" w:rsidRPr="00144061" w:rsidRDefault="0003081D" w:rsidP="0003081D">
            <w:pPr>
              <w:numPr>
                <w:ilvl w:val="0"/>
                <w:numId w:val="26"/>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 xml:space="preserve">explaining the effect of </w:t>
            </w:r>
            <w:proofErr w:type="gramStart"/>
            <w:r w:rsidRPr="00144061">
              <w:rPr>
                <w:rFonts w:ascii="Times New Roman" w:eastAsia="Times New Roman" w:hAnsi="Times New Roman" w:cs="Times New Roman"/>
                <w:sz w:val="24"/>
                <w:szCs w:val="24"/>
              </w:rPr>
              <w:t>a vulnerability</w:t>
            </w:r>
            <w:proofErr w:type="gramEnd"/>
            <w:r w:rsidRPr="00144061">
              <w:rPr>
                <w:rFonts w:ascii="Times New Roman" w:eastAsia="Times New Roman" w:hAnsi="Times New Roman" w:cs="Times New Roman"/>
                <w:sz w:val="24"/>
                <w:szCs w:val="24"/>
              </w:rPr>
              <w:t xml:space="preserve"> on a system (i.e., compromised confidentiality, integrity, or availability of resources)</w:t>
            </w:r>
          </w:p>
          <w:p w14:paraId="6ED2D054" w14:textId="77777777" w:rsidR="0003081D" w:rsidRPr="00144061" w:rsidRDefault="0003081D" w:rsidP="0003081D">
            <w:pPr>
              <w:numPr>
                <w:ilvl w:val="0"/>
                <w:numId w:val="26"/>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discussing flaws in software that can lead to vulnerabilities, such as</w:t>
            </w:r>
          </w:p>
          <w:p w14:paraId="288F0D78" w14:textId="77777777" w:rsidR="0003081D" w:rsidRPr="00144061" w:rsidRDefault="0003081D" w:rsidP="0003081D">
            <w:pPr>
              <w:numPr>
                <w:ilvl w:val="1"/>
                <w:numId w:val="26"/>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buffer overflow or broken authentication and session management</w:t>
            </w:r>
          </w:p>
          <w:p w14:paraId="13047E40" w14:textId="77777777" w:rsidR="0003081D" w:rsidRPr="00144061" w:rsidRDefault="0003081D" w:rsidP="0003081D">
            <w:pPr>
              <w:numPr>
                <w:ilvl w:val="1"/>
                <w:numId w:val="26"/>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injection vulnerabilities</w:t>
            </w:r>
          </w:p>
          <w:p w14:paraId="2E6C25EF" w14:textId="77777777" w:rsidR="0003081D" w:rsidRPr="00144061" w:rsidRDefault="0003081D" w:rsidP="0003081D">
            <w:pPr>
              <w:numPr>
                <w:ilvl w:val="1"/>
                <w:numId w:val="26"/>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input validation</w:t>
            </w:r>
          </w:p>
          <w:p w14:paraId="137A4244" w14:textId="076446E2" w:rsidR="0003081D" w:rsidRPr="0003773C" w:rsidRDefault="0003081D" w:rsidP="0003081D">
            <w:pPr>
              <w:numPr>
                <w:ilvl w:val="1"/>
                <w:numId w:val="26"/>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privilege confusion</w:t>
            </w:r>
            <w:r>
              <w:rPr>
                <w:rFonts w:ascii="Times New Roman" w:eastAsia="Times New Roman" w:hAnsi="Times New Roman" w:cs="Times New Roman"/>
                <w:sz w:val="24"/>
                <w:szCs w:val="24"/>
              </w:rPr>
              <w:t>.</w:t>
            </w:r>
          </w:p>
          <w:p w14:paraId="544CD9E8" w14:textId="77777777" w:rsidR="0003081D" w:rsidRPr="00144061" w:rsidRDefault="0003081D" w:rsidP="0003081D">
            <w:p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b/>
                <w:bCs/>
                <w:sz w:val="24"/>
                <w:szCs w:val="24"/>
              </w:rPr>
              <w:t>Teacher Resources:</w:t>
            </w:r>
          </w:p>
          <w:p w14:paraId="235083C2" w14:textId="11368E02" w:rsidR="0003081D" w:rsidRPr="00144061" w:rsidRDefault="0003081D" w:rsidP="0003081D">
            <w:pPr>
              <w:numPr>
                <w:ilvl w:val="0"/>
                <w:numId w:val="27"/>
              </w:numPr>
              <w:spacing w:before="100" w:beforeAutospacing="1" w:after="100" w:afterAutospacing="1"/>
              <w:rPr>
                <w:rFonts w:ascii="Times New Roman" w:eastAsia="Times New Roman" w:hAnsi="Times New Roman" w:cs="Times New Roman"/>
                <w:sz w:val="24"/>
                <w:szCs w:val="24"/>
              </w:rPr>
            </w:pPr>
            <w:hyperlink r:id="rId17" w:tgtFrame="_blank" w:history="1">
              <w:r w:rsidRPr="00144061">
                <w:rPr>
                  <w:rStyle w:val="Hyperlink"/>
                  <w:rFonts w:ascii="Times New Roman" w:eastAsia="Times New Roman" w:hAnsi="Times New Roman" w:cs="Times New Roman"/>
                  <w:sz w:val="24"/>
                  <w:szCs w:val="24"/>
                </w:rPr>
                <w:t>Common Vulnerabilities and Exposures</w:t>
              </w:r>
            </w:hyperlink>
          </w:p>
          <w:p w14:paraId="62DB6139" w14:textId="77777777" w:rsidR="0003081D" w:rsidRPr="00144061" w:rsidRDefault="0003081D" w:rsidP="0003081D">
            <w:pPr>
              <w:numPr>
                <w:ilvl w:val="0"/>
                <w:numId w:val="27"/>
              </w:numPr>
              <w:spacing w:before="100" w:beforeAutospacing="1" w:after="100" w:afterAutospacing="1"/>
              <w:rPr>
                <w:rFonts w:ascii="Times New Roman" w:eastAsia="Times New Roman" w:hAnsi="Times New Roman" w:cs="Times New Roman"/>
                <w:sz w:val="24"/>
                <w:szCs w:val="24"/>
              </w:rPr>
            </w:pPr>
            <w:hyperlink r:id="rId18" w:tgtFrame="_blank" w:history="1">
              <w:r w:rsidRPr="00144061">
                <w:rPr>
                  <w:rStyle w:val="Hyperlink"/>
                  <w:rFonts w:ascii="Times New Roman" w:eastAsia="Times New Roman" w:hAnsi="Times New Roman" w:cs="Times New Roman"/>
                  <w:sz w:val="24"/>
                  <w:szCs w:val="24"/>
                </w:rPr>
                <w:t>U.S. Department of Homeland Security</w:t>
              </w:r>
            </w:hyperlink>
          </w:p>
          <w:p w14:paraId="177CCE85" w14:textId="474E9CA0"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5C18EE1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Procedures</w:t>
            </w:r>
          </w:p>
          <w:p w14:paraId="4371DD9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024EB46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206BEFB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67D83BF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6D804BB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6DE58A0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19ED847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47FF932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Management Information Systems</w:t>
            </w:r>
          </w:p>
          <w:p w14:paraId="32BE56A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4B0E2F3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7A350FF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60B2542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01D10C9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B977FEE" w14:textId="6D661F70"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47FD7BFA" w14:textId="7EBA73D4"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337996" w14:paraId="7E0133BA" w14:textId="628A1370" w:rsidTr="00BE3529">
        <w:tc>
          <w:tcPr>
            <w:tcW w:w="205" w:type="pct"/>
            <w:tcBorders>
              <w:bottom w:val="single" w:sz="4" w:space="0" w:color="auto"/>
            </w:tcBorders>
            <w:shd w:val="clear" w:color="auto" w:fill="FFFFFF" w:themeFill="background1"/>
          </w:tcPr>
          <w:p w14:paraId="2DC63387" w14:textId="04DFA944"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62</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5DFC7B27" w14:textId="335B726F"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Identify the prevention of and protection against cyber threats. </w:t>
            </w:r>
          </w:p>
        </w:tc>
        <w:tc>
          <w:tcPr>
            <w:tcW w:w="1512" w:type="pct"/>
          </w:tcPr>
          <w:p w14:paraId="170B6C85" w14:textId="339F8DD4" w:rsidR="0003081D" w:rsidRPr="00144061" w:rsidRDefault="0003081D" w:rsidP="0003081D">
            <w:p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Identification should state that each vulnerability will have its own unique set of preventions and protections, and should include, but not be limited to</w:t>
            </w:r>
            <w:r>
              <w:rPr>
                <w:rFonts w:ascii="Times New Roman" w:eastAsia="Times New Roman" w:hAnsi="Times New Roman" w:cs="Times New Roman"/>
                <w:sz w:val="24"/>
                <w:szCs w:val="24"/>
              </w:rPr>
              <w:t>,</w:t>
            </w:r>
            <w:r w:rsidRPr="00144061">
              <w:rPr>
                <w:rFonts w:ascii="Times New Roman" w:eastAsia="Times New Roman" w:hAnsi="Times New Roman" w:cs="Times New Roman"/>
                <w:sz w:val="24"/>
                <w:szCs w:val="24"/>
              </w:rPr>
              <w:t xml:space="preserve"> the following:</w:t>
            </w:r>
          </w:p>
          <w:p w14:paraId="2C4EF8EB" w14:textId="77777777" w:rsidR="0003081D" w:rsidRPr="00144061" w:rsidRDefault="0003081D" w:rsidP="0003081D">
            <w:pPr>
              <w:numPr>
                <w:ilvl w:val="0"/>
                <w:numId w:val="28"/>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Network protection is often the initial line of defense (e.g., authentication, firewalls, end point protection software, intrusion detection system [IDS]/intrusion prevention system [IPS], vulnerability scanners).</w:t>
            </w:r>
          </w:p>
          <w:p w14:paraId="6CB01799" w14:textId="77777777" w:rsidR="0003081D" w:rsidRPr="00144061" w:rsidRDefault="0003081D" w:rsidP="0003081D">
            <w:pPr>
              <w:numPr>
                <w:ilvl w:val="0"/>
                <w:numId w:val="28"/>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 xml:space="preserve">Operating systems and applications are critical to reducing vulnerabilities. Identification of systems maintenance measures that assist in system protection </w:t>
            </w:r>
            <w:r w:rsidRPr="00144061">
              <w:rPr>
                <w:rFonts w:ascii="Times New Roman" w:eastAsia="Times New Roman" w:hAnsi="Times New Roman" w:cs="Times New Roman"/>
                <w:sz w:val="24"/>
                <w:szCs w:val="24"/>
              </w:rPr>
              <w:lastRenderedPageBreak/>
              <w:t>include, but should not be limited to, system updates and audits.</w:t>
            </w:r>
          </w:p>
          <w:p w14:paraId="4D38920A" w14:textId="2874103F" w:rsidR="0003081D" w:rsidRDefault="0003081D" w:rsidP="0003081D">
            <w:pPr>
              <w:numPr>
                <w:ilvl w:val="0"/>
                <w:numId w:val="28"/>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User training</w:t>
            </w:r>
            <w:r>
              <w:rPr>
                <w:rFonts w:ascii="Times New Roman" w:eastAsia="Times New Roman" w:hAnsi="Times New Roman" w:cs="Times New Roman"/>
                <w:sz w:val="24"/>
                <w:szCs w:val="24"/>
              </w:rPr>
              <w:t xml:space="preserve"> </w:t>
            </w:r>
            <w:r w:rsidRPr="00144061">
              <w:rPr>
                <w:rFonts w:ascii="Times New Roman" w:eastAsia="Times New Roman" w:hAnsi="Times New Roman" w:cs="Times New Roman"/>
                <w:sz w:val="24"/>
                <w:szCs w:val="24"/>
              </w:rPr>
              <w:t>will make the users aware of the potential threats due to their actions. </w:t>
            </w:r>
          </w:p>
          <w:p w14:paraId="38AED4C0" w14:textId="44C6B1CA" w:rsidR="0003081D" w:rsidRPr="00337996" w:rsidRDefault="0003081D" w:rsidP="0003081D">
            <w:pPr>
              <w:numPr>
                <w:ilvl w:val="0"/>
                <w:numId w:val="28"/>
              </w:numPr>
              <w:spacing w:before="100" w:beforeAutospacing="1" w:after="100" w:afterAutospacing="1"/>
              <w:rPr>
                <w:rFonts w:ascii="Times New Roman" w:eastAsia="Times New Roman" w:hAnsi="Times New Roman" w:cs="Times New Roman"/>
                <w:sz w:val="24"/>
                <w:szCs w:val="24"/>
              </w:rPr>
            </w:pPr>
            <w:r w:rsidRPr="00337996">
              <w:rPr>
                <w:rFonts w:ascii="Times New Roman" w:eastAsia="Times New Roman" w:hAnsi="Times New Roman" w:cs="Times New Roman"/>
                <w:sz w:val="24"/>
                <w:szCs w:val="24"/>
              </w:rPr>
              <w:t>Cyber hygiene includes user t</w:t>
            </w:r>
            <w:r w:rsidRPr="0003773C">
              <w:rPr>
                <w:rFonts w:ascii="Times New Roman" w:eastAsia="Times New Roman" w:hAnsi="Times New Roman" w:cs="Times New Roman"/>
                <w:sz w:val="24"/>
                <w:szCs w:val="24"/>
              </w:rPr>
              <w:t>raining to m</w:t>
            </w:r>
            <w:r>
              <w:rPr>
                <w:rFonts w:ascii="Times New Roman" w:eastAsia="Times New Roman" w:hAnsi="Times New Roman" w:cs="Times New Roman"/>
                <w:sz w:val="24"/>
                <w:szCs w:val="24"/>
              </w:rPr>
              <w:t>ake users aware of potential threats due to their actions and includes strong and not-reused passwords, regular software updates, etc.</w:t>
            </w:r>
          </w:p>
          <w:p w14:paraId="3A0D6D25" w14:textId="77777777" w:rsidR="0003081D" w:rsidRPr="00337996"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5586521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Procedures</w:t>
            </w:r>
          </w:p>
          <w:p w14:paraId="1D0785C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44A5270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0ED7D0D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87303D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3F67637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7C5F989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A6D697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5274C6D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4FCE54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54F466A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3F11EAC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Networking Infrastructures</w:t>
            </w:r>
          </w:p>
          <w:p w14:paraId="2D69C32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4D7021E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6F517152" w14:textId="61D19559"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6618A5EC" w14:textId="10E85471"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p>
        </w:tc>
      </w:tr>
      <w:tr w:rsidR="0003081D" w:rsidRPr="0093205B" w14:paraId="0ECCF5BB" w14:textId="5AA240B3" w:rsidTr="00BE3529">
        <w:tc>
          <w:tcPr>
            <w:tcW w:w="205" w:type="pct"/>
            <w:tcBorders>
              <w:bottom w:val="single" w:sz="4" w:space="0" w:color="auto"/>
            </w:tcBorders>
            <w:shd w:val="clear" w:color="auto" w:fill="FFFFFF" w:themeFill="background1"/>
          </w:tcPr>
          <w:p w14:paraId="2BB2F55A" w14:textId="001BA0BB"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63</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53BF31A2" w14:textId="49ECA57E"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Identify the cyber risks associated with </w:t>
            </w:r>
            <w:proofErr w:type="gramStart"/>
            <w:r w:rsidRPr="00BF0B33">
              <w:rPr>
                <w:rFonts w:ascii="Times New Roman" w:hAnsi="Times New Roman" w:cs="Times New Roman"/>
                <w:sz w:val="24"/>
                <w:szCs w:val="24"/>
              </w:rPr>
              <w:t>bring</w:t>
            </w:r>
            <w:proofErr w:type="gramEnd"/>
            <w:r w:rsidRPr="00BF0B33">
              <w:rPr>
                <w:rFonts w:ascii="Times New Roman" w:hAnsi="Times New Roman" w:cs="Times New Roman"/>
                <w:sz w:val="24"/>
                <w:szCs w:val="24"/>
              </w:rPr>
              <w:t xml:space="preserve"> your own device (BYOD) opportunities on computer networks. </w:t>
            </w:r>
          </w:p>
        </w:tc>
        <w:tc>
          <w:tcPr>
            <w:tcW w:w="1512" w:type="pct"/>
          </w:tcPr>
          <w:p w14:paraId="44216417" w14:textId="77777777" w:rsidR="0003081D" w:rsidRPr="00144061" w:rsidRDefault="0003081D" w:rsidP="0003081D">
            <w:p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 xml:space="preserve">Identification should include how BYOD practices can expose a network to malware and other threats, creating additional vulnerabilities in </w:t>
            </w:r>
            <w:proofErr w:type="gramStart"/>
            <w:r w:rsidRPr="00144061">
              <w:rPr>
                <w:rFonts w:ascii="Times New Roman" w:eastAsia="Times New Roman" w:hAnsi="Times New Roman" w:cs="Times New Roman"/>
                <w:sz w:val="24"/>
                <w:szCs w:val="24"/>
              </w:rPr>
              <w:t>a number of</w:t>
            </w:r>
            <w:proofErr w:type="gramEnd"/>
            <w:r w:rsidRPr="00144061">
              <w:rPr>
                <w:rFonts w:ascii="Times New Roman" w:eastAsia="Times New Roman" w:hAnsi="Times New Roman" w:cs="Times New Roman"/>
                <w:sz w:val="24"/>
                <w:szCs w:val="24"/>
              </w:rPr>
              <w:t xml:space="preserve"> ways, such as</w:t>
            </w:r>
          </w:p>
          <w:p w14:paraId="5009ACEF" w14:textId="77777777" w:rsidR="0003081D" w:rsidRPr="00144061" w:rsidRDefault="0003081D" w:rsidP="0003081D">
            <w:pPr>
              <w:numPr>
                <w:ilvl w:val="0"/>
                <w:numId w:val="29"/>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Organizational controls such as password complexity and restrictions on software installation can be bypassed.</w:t>
            </w:r>
          </w:p>
          <w:p w14:paraId="1E3C19DA" w14:textId="77777777" w:rsidR="0003081D" w:rsidRPr="00144061" w:rsidRDefault="0003081D" w:rsidP="0003081D">
            <w:pPr>
              <w:numPr>
                <w:ilvl w:val="0"/>
                <w:numId w:val="29"/>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Operating systems and software on devices used under a BYOD policy may not be patched and updated regularly.</w:t>
            </w:r>
          </w:p>
          <w:p w14:paraId="02B88F8C" w14:textId="77777777" w:rsidR="0003081D" w:rsidRPr="00144061" w:rsidRDefault="0003081D" w:rsidP="0003081D">
            <w:pPr>
              <w:numPr>
                <w:ilvl w:val="0"/>
                <w:numId w:val="29"/>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BYOD policies may not allow devices to run antivirus or other security software that are required for organization-owned devices.</w:t>
            </w:r>
          </w:p>
          <w:p w14:paraId="7D67AF0B" w14:textId="77777777" w:rsidR="0003081D" w:rsidRPr="00144061" w:rsidRDefault="0003081D" w:rsidP="0003081D">
            <w:pPr>
              <w:numPr>
                <w:ilvl w:val="0"/>
                <w:numId w:val="29"/>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BYOD policy approved devices can download and store sensitive organizational data. Loss, theft, or other data compromises on these devices may not be reported.</w:t>
            </w:r>
          </w:p>
          <w:p w14:paraId="0DB33A41" w14:textId="77777777" w:rsidR="0003081D" w:rsidRPr="00144061" w:rsidRDefault="0003081D" w:rsidP="0003081D">
            <w:pPr>
              <w:numPr>
                <w:ilvl w:val="0"/>
                <w:numId w:val="29"/>
              </w:numPr>
              <w:spacing w:before="100" w:beforeAutospacing="1" w:after="100" w:afterAutospacing="1"/>
              <w:rPr>
                <w:rFonts w:ascii="Times New Roman" w:eastAsia="Times New Roman" w:hAnsi="Times New Roman" w:cs="Times New Roman"/>
                <w:sz w:val="24"/>
                <w:szCs w:val="24"/>
              </w:rPr>
            </w:pPr>
            <w:r w:rsidRPr="00144061">
              <w:rPr>
                <w:rFonts w:ascii="Times New Roman" w:eastAsia="Times New Roman" w:hAnsi="Times New Roman" w:cs="Times New Roman"/>
                <w:sz w:val="24"/>
                <w:szCs w:val="24"/>
              </w:rPr>
              <w:t xml:space="preserve">Personal devices and portable media can contain malware and could threaten the network or infect other systems if they </w:t>
            </w:r>
            <w:r w:rsidRPr="00144061">
              <w:rPr>
                <w:rFonts w:ascii="Times New Roman" w:eastAsia="Times New Roman" w:hAnsi="Times New Roman" w:cs="Times New Roman"/>
                <w:sz w:val="24"/>
                <w:szCs w:val="24"/>
              </w:rPr>
              <w:lastRenderedPageBreak/>
              <w:t>are allowed to connect to an organization's network.</w:t>
            </w:r>
          </w:p>
          <w:p w14:paraId="68DFFB7A" w14:textId="7FCDA0D1"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405B6FE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Procedures</w:t>
            </w:r>
          </w:p>
          <w:p w14:paraId="0EE061A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510E5B9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2EDCA49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61A334E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4D31926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01C974E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28955C7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0509FA3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AD0A91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61F35EB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5084CB5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117AED4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33ECA61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075B4545" w14:textId="18AD75AA" w:rsidR="0003081D" w:rsidRDefault="0003081D" w:rsidP="0003081D">
            <w:pPr>
              <w:spacing w:after="100" w:afterAutospacing="1"/>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1D98F76F" w14:textId="525386BE" w:rsidR="0003081D" w:rsidRPr="009F4A08" w:rsidRDefault="0003081D" w:rsidP="0003081D">
            <w:pPr>
              <w:spacing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p>
        </w:tc>
      </w:tr>
      <w:tr w:rsidR="0003081D" w:rsidRPr="0093205B" w14:paraId="264AF2C3" w14:textId="10592017" w:rsidTr="00BE3529">
        <w:tc>
          <w:tcPr>
            <w:tcW w:w="205" w:type="pct"/>
            <w:tcBorders>
              <w:bottom w:val="single" w:sz="4" w:space="0" w:color="auto"/>
            </w:tcBorders>
            <w:shd w:val="clear" w:color="auto" w:fill="AEAAAA" w:themeFill="background2" w:themeFillShade="BF"/>
          </w:tcPr>
          <w:p w14:paraId="11F1A173" w14:textId="77777777" w:rsidR="0003081D" w:rsidRPr="001345CF" w:rsidRDefault="0003081D" w:rsidP="0003081D">
            <w:pPr>
              <w:spacing w:before="100" w:beforeAutospacing="1" w:after="100" w:afterAutospacing="1"/>
              <w:rPr>
                <w:rFonts w:ascii="Times New Roman" w:eastAsia="Times New Roman" w:hAnsi="Times New Roman" w:cs="Times New Roman"/>
                <w:b/>
                <w:bCs/>
                <w:sz w:val="28"/>
                <w:szCs w:val="28"/>
              </w:rPr>
            </w:pPr>
            <w:bookmarkStart w:id="7" w:name="_Hlk214865250"/>
          </w:p>
        </w:tc>
        <w:tc>
          <w:tcPr>
            <w:tcW w:w="975" w:type="pct"/>
            <w:tcBorders>
              <w:bottom w:val="single" w:sz="4" w:space="0" w:color="auto"/>
            </w:tcBorders>
            <w:shd w:val="clear" w:color="auto" w:fill="AEAAAA" w:themeFill="background2" w:themeFillShade="BF"/>
            <w:tcMar>
              <w:top w:w="43" w:type="dxa"/>
              <w:left w:w="115" w:type="dxa"/>
              <w:bottom w:w="43" w:type="dxa"/>
              <w:right w:w="115" w:type="dxa"/>
            </w:tcMar>
          </w:tcPr>
          <w:p w14:paraId="4C85D519" w14:textId="0B7B3D76" w:rsidR="0003081D" w:rsidRPr="001345CF" w:rsidRDefault="0003081D" w:rsidP="0003081D">
            <w:pPr>
              <w:spacing w:before="100" w:beforeAutospacing="1" w:after="100" w:afterAutospacing="1"/>
              <w:rPr>
                <w:rFonts w:ascii="Times New Roman" w:eastAsia="Times New Roman" w:hAnsi="Times New Roman" w:cs="Times New Roman"/>
                <w:sz w:val="28"/>
                <w:szCs w:val="28"/>
              </w:rPr>
            </w:pPr>
            <w:r w:rsidRPr="001345CF">
              <w:rPr>
                <w:rFonts w:ascii="Times New Roman" w:eastAsia="Times New Roman" w:hAnsi="Times New Roman" w:cs="Times New Roman"/>
                <w:b/>
                <w:bCs/>
                <w:sz w:val="28"/>
                <w:szCs w:val="28"/>
              </w:rPr>
              <w:t>Exploring Ethics as it Relates to Cybersecurity</w:t>
            </w:r>
          </w:p>
        </w:tc>
        <w:tc>
          <w:tcPr>
            <w:tcW w:w="1512" w:type="pct"/>
            <w:tcBorders>
              <w:bottom w:val="single" w:sz="4" w:space="0" w:color="auto"/>
            </w:tcBorders>
            <w:shd w:val="clear" w:color="auto" w:fill="AEAAAA" w:themeFill="background2" w:themeFillShade="BF"/>
          </w:tcPr>
          <w:p w14:paraId="454D0DB4" w14:textId="77777777" w:rsidR="0003081D" w:rsidRPr="001345CF" w:rsidRDefault="0003081D" w:rsidP="0003081D">
            <w:pPr>
              <w:spacing w:before="100" w:beforeAutospacing="1" w:after="100" w:afterAutospacing="1"/>
              <w:rPr>
                <w:rFonts w:ascii="Times New Roman" w:eastAsia="Times New Roman" w:hAnsi="Times New Roman" w:cs="Times New Roman"/>
                <w:sz w:val="28"/>
                <w:szCs w:val="28"/>
              </w:rPr>
            </w:pPr>
          </w:p>
        </w:tc>
        <w:tc>
          <w:tcPr>
            <w:tcW w:w="1155" w:type="pct"/>
            <w:shd w:val="clear" w:color="auto" w:fill="A6A6A6" w:themeFill="background1" w:themeFillShade="A6"/>
          </w:tcPr>
          <w:p w14:paraId="02348E0F" w14:textId="77777777"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c>
          <w:tcPr>
            <w:tcW w:w="1153" w:type="pct"/>
            <w:shd w:val="clear" w:color="auto" w:fill="A6A6A6" w:themeFill="background1" w:themeFillShade="A6"/>
          </w:tcPr>
          <w:p w14:paraId="4630BFC3" w14:textId="62BF5161"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r>
      <w:bookmarkEnd w:id="7"/>
      <w:tr w:rsidR="0003081D" w:rsidRPr="0093205B" w14:paraId="18870D8F" w14:textId="57397886" w:rsidTr="00BE3529">
        <w:tc>
          <w:tcPr>
            <w:tcW w:w="205" w:type="pct"/>
            <w:tcBorders>
              <w:bottom w:val="single" w:sz="4" w:space="0" w:color="auto"/>
            </w:tcBorders>
            <w:shd w:val="clear" w:color="auto" w:fill="FFFFFF" w:themeFill="background1"/>
          </w:tcPr>
          <w:p w14:paraId="0226F2B8" w14:textId="748E0250"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64</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62FFA70A" w14:textId="7DCB7A7C"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Differentiate between ethics and laws. </w:t>
            </w:r>
          </w:p>
        </w:tc>
        <w:tc>
          <w:tcPr>
            <w:tcW w:w="1512" w:type="pct"/>
            <w:tcBorders>
              <w:bottom w:val="single" w:sz="4" w:space="0" w:color="auto"/>
            </w:tcBorders>
          </w:tcPr>
          <w:p w14:paraId="3A9D0338" w14:textId="77777777" w:rsidR="0003081D" w:rsidRPr="00921D87" w:rsidRDefault="0003081D" w:rsidP="0003081D">
            <w:p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Differentiation should include</w:t>
            </w:r>
          </w:p>
          <w:p w14:paraId="3491436D" w14:textId="77777777" w:rsidR="0003081D" w:rsidRPr="00921D87" w:rsidRDefault="0003081D" w:rsidP="0003081D">
            <w:pPr>
              <w:numPr>
                <w:ilvl w:val="0"/>
                <w:numId w:val="30"/>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ethics―the moral principles that guide a person’s conduct</w:t>
            </w:r>
          </w:p>
          <w:p w14:paraId="43D47C65" w14:textId="77777777" w:rsidR="0003081D" w:rsidRPr="00921D87" w:rsidRDefault="0003081D" w:rsidP="0003081D">
            <w:pPr>
              <w:numPr>
                <w:ilvl w:val="0"/>
                <w:numId w:val="30"/>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laws―the set of accepted rules and regulations created by appropriate authorities, such as national, state, or local governments.</w:t>
            </w:r>
          </w:p>
          <w:p w14:paraId="04B81316" w14:textId="6D697460"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r w:rsidRPr="00D50485">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19" w:history="1">
              <w:r>
                <w:rPr>
                  <w:rStyle w:val="Hyperlink"/>
                  <w:rFonts w:ascii="Times New Roman" w:eastAsia="Times New Roman" w:hAnsi="Times New Roman" w:cs="Times New Roman"/>
                  <w:sz w:val="24"/>
                  <w:szCs w:val="24"/>
                </w:rPr>
                <w:t>Cyber Basics: Module F: Legal and Ethics</w:t>
              </w:r>
            </w:hyperlink>
            <w:r>
              <w:rPr>
                <w:rFonts w:ascii="Times New Roman" w:eastAsia="Times New Roman" w:hAnsi="Times New Roman" w:cs="Times New Roman"/>
                <w:sz w:val="24"/>
                <w:szCs w:val="24"/>
              </w:rPr>
              <w:t>, Virginia Cyber Range</w:t>
            </w:r>
          </w:p>
        </w:tc>
        <w:tc>
          <w:tcPr>
            <w:tcW w:w="1155" w:type="pct"/>
          </w:tcPr>
          <w:p w14:paraId="5187A70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w:t>
            </w:r>
          </w:p>
          <w:p w14:paraId="5C2011E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555AF07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Procedures</w:t>
            </w:r>
          </w:p>
          <w:p w14:paraId="1CC86F4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5062EE4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7E5B3B8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D07BD4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7CF523C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636AAB7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0E3FC43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3F57A50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20640EF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399DC28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743CE83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5FA4AB9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3EB50B9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22199879" w14:textId="64196E9B"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52D1A0F8" w14:textId="3BB275B0"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
        </w:tc>
      </w:tr>
      <w:tr w:rsidR="0003081D" w:rsidRPr="00914ACE" w14:paraId="0D60A322" w14:textId="4F192056" w:rsidTr="00BE3529">
        <w:tc>
          <w:tcPr>
            <w:tcW w:w="205" w:type="pct"/>
            <w:tcBorders>
              <w:bottom w:val="single" w:sz="4" w:space="0" w:color="auto"/>
            </w:tcBorders>
            <w:shd w:val="clear" w:color="auto" w:fill="FFFFFF" w:themeFill="background1"/>
          </w:tcPr>
          <w:p w14:paraId="6FEFA765" w14:textId="00C3E81D"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65</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68F6D378" w14:textId="1AF6A2C2"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Distinguish </w:t>
            </w:r>
            <w:r>
              <w:rPr>
                <w:rFonts w:ascii="Times New Roman" w:hAnsi="Times New Roman" w:cs="Times New Roman"/>
                <w:sz w:val="24"/>
                <w:szCs w:val="24"/>
              </w:rPr>
              <w:t>between</w:t>
            </w:r>
            <w:r w:rsidRPr="00BF0B33">
              <w:rPr>
                <w:rFonts w:ascii="Times New Roman" w:hAnsi="Times New Roman" w:cs="Times New Roman"/>
                <w:sz w:val="24"/>
                <w:szCs w:val="24"/>
              </w:rPr>
              <w:t xml:space="preserve"> types of ethical concerns. </w:t>
            </w:r>
          </w:p>
        </w:tc>
        <w:tc>
          <w:tcPr>
            <w:tcW w:w="1512" w:type="pct"/>
            <w:tcBorders>
              <w:bottom w:val="single" w:sz="4" w:space="0" w:color="auto"/>
            </w:tcBorders>
          </w:tcPr>
          <w:p w14:paraId="439A182A" w14:textId="77777777" w:rsidR="0003081D" w:rsidRPr="00921D87" w:rsidRDefault="0003081D" w:rsidP="0003081D">
            <w:p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Distinction should include</w:t>
            </w:r>
          </w:p>
          <w:p w14:paraId="099DD921" w14:textId="77777777" w:rsidR="0003081D" w:rsidRDefault="0003081D" w:rsidP="0003081D">
            <w:pPr>
              <w:numPr>
                <w:ilvl w:val="0"/>
                <w:numId w:val="31"/>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describing ethical and unethical behaviors</w:t>
            </w:r>
          </w:p>
          <w:p w14:paraId="079F809D" w14:textId="599BBA4E" w:rsidR="0003081D" w:rsidRPr="0003773C" w:rsidRDefault="0003081D" w:rsidP="0003081D">
            <w:pPr>
              <w:numPr>
                <w:ilvl w:val="0"/>
                <w:numId w:val="3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providing examples of </w:t>
            </w:r>
            <w:r w:rsidRPr="00921D87">
              <w:rPr>
                <w:rFonts w:ascii="Times New Roman" w:eastAsia="Times New Roman" w:hAnsi="Times New Roman" w:cs="Times New Roman"/>
                <w:sz w:val="24"/>
                <w:szCs w:val="24"/>
              </w:rPr>
              <w:t>ethical and unethical behaviors</w:t>
            </w:r>
            <w:r>
              <w:rPr>
                <w:rFonts w:ascii="Times New Roman" w:eastAsia="Times New Roman" w:hAnsi="Times New Roman" w:cs="Times New Roman"/>
                <w:sz w:val="24"/>
                <w:szCs w:val="24"/>
              </w:rPr>
              <w:t xml:space="preserve"> (e.g., case studies)</w:t>
            </w:r>
            <w:r w:rsidRPr="0003773C">
              <w:rPr>
                <w:rFonts w:ascii="Times New Roman" w:eastAsia="Times New Roman" w:hAnsi="Times New Roman" w:cs="Times New Roman"/>
                <w:sz w:val="24"/>
                <w:szCs w:val="24"/>
              </w:rPr>
              <w:t>.</w:t>
            </w:r>
          </w:p>
          <w:p w14:paraId="13CC7A58" w14:textId="6BCE3DA0" w:rsidR="0003081D" w:rsidRPr="00914ACE" w:rsidRDefault="0003081D" w:rsidP="0003081D">
            <w:pPr>
              <w:spacing w:before="100" w:beforeAutospacing="1" w:after="100" w:afterAutospacing="1"/>
              <w:rPr>
                <w:rFonts w:ascii="Times New Roman" w:eastAsia="Times New Roman" w:hAnsi="Times New Roman" w:cs="Times New Roman"/>
                <w:sz w:val="24"/>
                <w:szCs w:val="24"/>
                <w:lang w:val="fr-FR"/>
              </w:rPr>
            </w:pPr>
            <w:r w:rsidRPr="00914ACE">
              <w:rPr>
                <w:rFonts w:ascii="Times New Roman" w:eastAsia="Times New Roman" w:hAnsi="Times New Roman" w:cs="Times New Roman"/>
                <w:b/>
                <w:bCs/>
                <w:sz w:val="24"/>
                <w:szCs w:val="24"/>
                <w:lang w:val="fr-FR"/>
              </w:rPr>
              <w:t xml:space="preserve">Teacher </w:t>
            </w:r>
            <w:proofErr w:type="gramStart"/>
            <w:r w:rsidRPr="00914ACE">
              <w:rPr>
                <w:rFonts w:ascii="Times New Roman" w:eastAsia="Times New Roman" w:hAnsi="Times New Roman" w:cs="Times New Roman"/>
                <w:b/>
                <w:bCs/>
                <w:sz w:val="24"/>
                <w:szCs w:val="24"/>
                <w:lang w:val="fr-FR"/>
              </w:rPr>
              <w:t>Resource:</w:t>
            </w:r>
            <w:proofErr w:type="gramEnd"/>
            <w:r w:rsidRPr="00914ACE">
              <w:rPr>
                <w:rFonts w:ascii="Times New Roman" w:eastAsia="Times New Roman" w:hAnsi="Times New Roman" w:cs="Times New Roman"/>
                <w:b/>
                <w:bCs/>
                <w:sz w:val="24"/>
                <w:szCs w:val="24"/>
                <w:lang w:val="fr-FR"/>
              </w:rPr>
              <w:t xml:space="preserve"> </w:t>
            </w:r>
            <w:hyperlink r:id="rId20" w:tgtFrame="_blank" w:history="1">
              <w:r w:rsidRPr="00914ACE">
                <w:rPr>
                  <w:rStyle w:val="Hyperlink"/>
                  <w:rFonts w:ascii="Times New Roman" w:eastAsia="Times New Roman" w:hAnsi="Times New Roman" w:cs="Times New Roman"/>
                  <w:sz w:val="24"/>
                  <w:szCs w:val="24"/>
                  <w:lang w:val="fr-FR"/>
                </w:rPr>
                <w:t>Cyber Society</w:t>
              </w:r>
            </w:hyperlink>
            <w:r w:rsidRPr="00914ACE">
              <w:rPr>
                <w:rFonts w:ascii="Times New Roman" w:hAnsi="Times New Roman" w:cs="Times New Roman"/>
                <w:sz w:val="24"/>
                <w:szCs w:val="24"/>
                <w:lang w:val="fr-FR"/>
              </w:rPr>
              <w:t>, Cyber.org</w:t>
            </w:r>
          </w:p>
          <w:p w14:paraId="601B8BA5" w14:textId="77777777" w:rsidR="0003081D" w:rsidRPr="00914ACE" w:rsidRDefault="0003081D" w:rsidP="0003081D">
            <w:pPr>
              <w:spacing w:before="100" w:beforeAutospacing="1" w:after="100" w:afterAutospacing="1"/>
              <w:rPr>
                <w:rFonts w:ascii="Times New Roman" w:eastAsia="Times New Roman" w:hAnsi="Times New Roman" w:cs="Times New Roman"/>
                <w:sz w:val="24"/>
                <w:szCs w:val="24"/>
                <w:lang w:val="fr-FR"/>
              </w:rPr>
            </w:pPr>
          </w:p>
        </w:tc>
        <w:tc>
          <w:tcPr>
            <w:tcW w:w="1155" w:type="pct"/>
          </w:tcPr>
          <w:p w14:paraId="19F986D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Ethics</w:t>
            </w:r>
          </w:p>
          <w:p w14:paraId="14B65D1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331F032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Procedures</w:t>
            </w:r>
          </w:p>
          <w:p w14:paraId="47C9561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11F8CFE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Cybersecurity</w:t>
            </w:r>
          </w:p>
          <w:p w14:paraId="114BB99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211AA67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16705B2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6F65A4A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296BAC4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22BD36C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4FEB23F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0AD0ADD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02AA513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5AFAC70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62E925F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D4D60D8" w14:textId="35283795"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11FA5FB5" w14:textId="33512DA2"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
        </w:tc>
      </w:tr>
      <w:tr w:rsidR="0003081D" w:rsidRPr="0093205B" w14:paraId="1931423D" w14:textId="4D365BC6" w:rsidTr="00BE3529">
        <w:tc>
          <w:tcPr>
            <w:tcW w:w="205" w:type="pct"/>
            <w:tcBorders>
              <w:bottom w:val="single" w:sz="4" w:space="0" w:color="auto"/>
            </w:tcBorders>
            <w:shd w:val="clear" w:color="auto" w:fill="FFFFFF" w:themeFill="background1"/>
          </w:tcPr>
          <w:p w14:paraId="0AB509B4" w14:textId="4B92EF19"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66</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033E1B42" w14:textId="7E823DC8" w:rsidR="0003081D" w:rsidRPr="002F0347" w:rsidRDefault="0003081D" w:rsidP="0003081D">
            <w:pPr>
              <w:rPr>
                <w:rFonts w:ascii="Times New Roman" w:hAnsi="Times New Roman" w:cs="Times New Roman"/>
                <w:sz w:val="24"/>
                <w:szCs w:val="24"/>
              </w:rPr>
            </w:pPr>
            <w:r>
              <w:rPr>
                <w:rFonts w:ascii="Times New Roman" w:hAnsi="Times New Roman" w:cs="Times New Roman"/>
                <w:sz w:val="24"/>
                <w:szCs w:val="24"/>
              </w:rPr>
              <w:t>Differentiate between cyberbullying and cyber harassment.</w:t>
            </w:r>
          </w:p>
        </w:tc>
        <w:tc>
          <w:tcPr>
            <w:tcW w:w="1512" w:type="pct"/>
            <w:tcBorders>
              <w:bottom w:val="single" w:sz="4" w:space="0" w:color="auto"/>
            </w:tcBorders>
          </w:tcPr>
          <w:p w14:paraId="295CCEEF" w14:textId="4362AB0F" w:rsidR="0003081D"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Differentiation should include</w:t>
            </w:r>
          </w:p>
          <w:p w14:paraId="61712790" w14:textId="296B5C24" w:rsidR="0003081D" w:rsidRDefault="0003081D" w:rsidP="0003081D">
            <w:pPr>
              <w:pStyle w:val="ListParagraph"/>
              <w:numPr>
                <w:ilvl w:val="0"/>
                <w:numId w:val="8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defining cyberbullying and cyber harassment and explaining that both </w:t>
            </w:r>
            <w:r w:rsidRPr="00921D87">
              <w:rPr>
                <w:rFonts w:ascii="Times New Roman" w:eastAsia="Times New Roman" w:hAnsi="Times New Roman" w:cs="Times New Roman"/>
                <w:sz w:val="24"/>
                <w:szCs w:val="24"/>
              </w:rPr>
              <w:t>us</w:t>
            </w:r>
            <w:r>
              <w:rPr>
                <w:rFonts w:ascii="Times New Roman" w:eastAsia="Times New Roman" w:hAnsi="Times New Roman" w:cs="Times New Roman"/>
                <w:sz w:val="24"/>
                <w:szCs w:val="24"/>
              </w:rPr>
              <w:t>e</w:t>
            </w:r>
            <w:r w:rsidRPr="00921D87">
              <w:rPr>
                <w:rFonts w:ascii="Times New Roman" w:eastAsia="Times New Roman" w:hAnsi="Times New Roman" w:cs="Times New Roman"/>
                <w:sz w:val="24"/>
                <w:szCs w:val="24"/>
              </w:rPr>
              <w:t xml:space="preserve"> technology (i.e., Internet, interactive and digital technologies) to harass, embarrass, threaten, or otherwise target another person</w:t>
            </w:r>
          </w:p>
          <w:p w14:paraId="1B667528" w14:textId="2579A063" w:rsidR="0003081D" w:rsidRDefault="0003081D" w:rsidP="0003081D">
            <w:pPr>
              <w:pStyle w:val="ListParagraph"/>
              <w:numPr>
                <w:ilvl w:val="0"/>
                <w:numId w:val="8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distinguishing between cyberbullying (involves minors) and cyber harassment (</w:t>
            </w:r>
            <w:proofErr w:type="gramStart"/>
            <w:r>
              <w:rPr>
                <w:rFonts w:ascii="Times New Roman" w:eastAsia="Times New Roman" w:hAnsi="Times New Roman" w:cs="Times New Roman"/>
                <w:sz w:val="24"/>
                <w:szCs w:val="24"/>
              </w:rPr>
              <w:t>involves</w:t>
            </w:r>
            <w:proofErr w:type="gramEnd"/>
            <w:r>
              <w:rPr>
                <w:rFonts w:ascii="Times New Roman" w:eastAsia="Times New Roman" w:hAnsi="Times New Roman" w:cs="Times New Roman"/>
                <w:sz w:val="24"/>
                <w:szCs w:val="24"/>
              </w:rPr>
              <w:t xml:space="preserve"> adults)</w:t>
            </w:r>
          </w:p>
          <w:p w14:paraId="3CE01EE2" w14:textId="140E1BEB" w:rsidR="0003081D" w:rsidRDefault="0003081D" w:rsidP="0003081D">
            <w:pPr>
              <w:pStyle w:val="ListParagraph"/>
              <w:numPr>
                <w:ilvl w:val="0"/>
                <w:numId w:val="8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actions that constitute cyberbullying or cyber harassment</w:t>
            </w:r>
          </w:p>
          <w:p w14:paraId="1219F359" w14:textId="77777777" w:rsidR="0003081D" w:rsidRPr="00921D87" w:rsidRDefault="0003081D" w:rsidP="0003081D">
            <w:pPr>
              <w:numPr>
                <w:ilvl w:val="1"/>
                <w:numId w:val="80"/>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sending content perceived as harmful by messaging, email, and/or social media</w:t>
            </w:r>
          </w:p>
          <w:p w14:paraId="089957B4" w14:textId="77777777" w:rsidR="0003081D" w:rsidRPr="00921D87" w:rsidRDefault="0003081D" w:rsidP="0003081D">
            <w:pPr>
              <w:numPr>
                <w:ilvl w:val="1"/>
                <w:numId w:val="80"/>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lastRenderedPageBreak/>
              <w:t>spreading rumors via email or by posting on social networking sites</w:t>
            </w:r>
          </w:p>
          <w:p w14:paraId="363686F3" w14:textId="7DC65AF8" w:rsidR="0003081D" w:rsidRDefault="0003081D" w:rsidP="0003081D">
            <w:pPr>
              <w:pStyle w:val="ListParagraph"/>
              <w:numPr>
                <w:ilvl w:val="1"/>
                <w:numId w:val="80"/>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posting embarrassing pictures, videos, websites, or fake profiles</w:t>
            </w:r>
          </w:p>
          <w:p w14:paraId="512F5B2E" w14:textId="6A388D7C" w:rsidR="0003081D" w:rsidRDefault="0003081D" w:rsidP="0003081D">
            <w:pPr>
              <w:pStyle w:val="ListParagraph"/>
              <w:numPr>
                <w:ilvl w:val="1"/>
                <w:numId w:val="8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doxxing (i.e., posting the target’s private information, such as home or job address)</w:t>
            </w:r>
          </w:p>
          <w:p w14:paraId="13FFB93D" w14:textId="1F1EAD46" w:rsidR="0003081D" w:rsidRPr="00A02E55" w:rsidRDefault="0003081D" w:rsidP="0003081D">
            <w:pPr>
              <w:pStyle w:val="ListParagraph"/>
              <w:numPr>
                <w:ilvl w:val="0"/>
                <w:numId w:val="80"/>
              </w:num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sz w:val="24"/>
                <w:szCs w:val="24"/>
              </w:rPr>
              <w:t xml:space="preserve">identifying </w:t>
            </w:r>
            <w:r w:rsidRPr="00BF0B33">
              <w:rPr>
                <w:rFonts w:ascii="Times New Roman" w:hAnsi="Times New Roman" w:cs="Times New Roman"/>
                <w:sz w:val="24"/>
                <w:szCs w:val="24"/>
              </w:rPr>
              <w:t>warning signs of someone being cyberbullied</w:t>
            </w:r>
            <w:r>
              <w:rPr>
                <w:rFonts w:ascii="Times New Roman" w:hAnsi="Times New Roman" w:cs="Times New Roman"/>
                <w:sz w:val="24"/>
                <w:szCs w:val="24"/>
              </w:rPr>
              <w:t xml:space="preserve"> or cyber harassed</w:t>
            </w:r>
          </w:p>
          <w:p w14:paraId="00A86DCD" w14:textId="0401E5B3"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0CE34F3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Communications</w:t>
            </w:r>
          </w:p>
          <w:p w14:paraId="0763EAC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w:t>
            </w:r>
          </w:p>
          <w:p w14:paraId="1F325AF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69D86F9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Procedures</w:t>
            </w:r>
          </w:p>
          <w:p w14:paraId="2F3D3CE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5B57713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449E52D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8DE085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48F27E1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19DD2B8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54DC943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2D2EF39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7D430FF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10C84E1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Mobile Application Development</w:t>
            </w:r>
          </w:p>
          <w:p w14:paraId="6F68E72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677B2D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59155BB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52A03AD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6C15A9D3" w14:textId="52F9C24F"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396B9D89" w14:textId="44510461"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
        </w:tc>
      </w:tr>
      <w:tr w:rsidR="0003081D" w:rsidRPr="0093205B" w14:paraId="721B8B6D" w14:textId="70876C1B" w:rsidTr="00BE3529">
        <w:tc>
          <w:tcPr>
            <w:tcW w:w="205" w:type="pct"/>
            <w:tcBorders>
              <w:bottom w:val="single" w:sz="4" w:space="0" w:color="auto"/>
            </w:tcBorders>
            <w:shd w:val="clear" w:color="auto" w:fill="FFFFFF" w:themeFill="background1"/>
          </w:tcPr>
          <w:p w14:paraId="2B96756C" w14:textId="228AFE1F"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67</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5B840F11" w14:textId="50DC58B3"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Demonstrate net etiquette (i.e., netiquette) as it relates to cybersecurity.</w:t>
            </w:r>
          </w:p>
        </w:tc>
        <w:tc>
          <w:tcPr>
            <w:tcW w:w="1512" w:type="pct"/>
          </w:tcPr>
          <w:p w14:paraId="644A3715" w14:textId="77777777" w:rsidR="0003081D" w:rsidRPr="00921D87" w:rsidRDefault="0003081D" w:rsidP="0003081D">
            <w:p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Demonstration should include</w:t>
            </w:r>
          </w:p>
          <w:p w14:paraId="0E2FFED1" w14:textId="77777777" w:rsidR="0003081D" w:rsidRPr="00921D87" w:rsidRDefault="0003081D" w:rsidP="0003081D">
            <w:pPr>
              <w:numPr>
                <w:ilvl w:val="0"/>
                <w:numId w:val="34"/>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declining to post anything you would not say in person</w:t>
            </w:r>
          </w:p>
          <w:p w14:paraId="624F57C3" w14:textId="77777777" w:rsidR="0003081D" w:rsidRPr="00921D87" w:rsidRDefault="0003081D" w:rsidP="0003081D">
            <w:pPr>
              <w:numPr>
                <w:ilvl w:val="0"/>
                <w:numId w:val="34"/>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acknowledging and adhering to different standards of netiquette for different places</w:t>
            </w:r>
          </w:p>
          <w:p w14:paraId="18E6CAC1" w14:textId="77777777" w:rsidR="0003081D" w:rsidRPr="00921D87" w:rsidRDefault="0003081D" w:rsidP="0003081D">
            <w:pPr>
              <w:numPr>
                <w:ilvl w:val="0"/>
                <w:numId w:val="34"/>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paying attention to the content (i.e., grammar, punctuation, spelling, accuracy, tone)</w:t>
            </w:r>
          </w:p>
          <w:p w14:paraId="68FD0BB4" w14:textId="77777777" w:rsidR="0003081D" w:rsidRPr="00921D87" w:rsidRDefault="0003081D" w:rsidP="0003081D">
            <w:pPr>
              <w:numPr>
                <w:ilvl w:val="0"/>
                <w:numId w:val="34"/>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checking facts for accuracy and continually updating online information</w:t>
            </w:r>
          </w:p>
          <w:p w14:paraId="4EB6DE11" w14:textId="77777777" w:rsidR="0003081D" w:rsidRPr="00921D87" w:rsidRDefault="0003081D" w:rsidP="0003081D">
            <w:pPr>
              <w:numPr>
                <w:ilvl w:val="0"/>
                <w:numId w:val="34"/>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not misrepresenting your identity or hiding behind anonymity</w:t>
            </w:r>
          </w:p>
          <w:p w14:paraId="58721EAC" w14:textId="77777777" w:rsidR="0003081D" w:rsidRPr="00921D87" w:rsidRDefault="0003081D" w:rsidP="0003081D">
            <w:pPr>
              <w:numPr>
                <w:ilvl w:val="0"/>
                <w:numId w:val="34"/>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using emotional intelligence</w:t>
            </w:r>
          </w:p>
          <w:p w14:paraId="2D0F86ED" w14:textId="77777777" w:rsidR="0003081D" w:rsidRPr="00921D87" w:rsidRDefault="0003081D" w:rsidP="0003081D">
            <w:pPr>
              <w:numPr>
                <w:ilvl w:val="1"/>
                <w:numId w:val="34"/>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adhering to the same standards of behavior that you practice in direct, face-to-face discussions</w:t>
            </w:r>
          </w:p>
          <w:p w14:paraId="47B7EECA" w14:textId="77777777" w:rsidR="0003081D" w:rsidRPr="00921D87" w:rsidRDefault="0003081D" w:rsidP="0003081D">
            <w:pPr>
              <w:numPr>
                <w:ilvl w:val="1"/>
                <w:numId w:val="34"/>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respecting people’s time</w:t>
            </w:r>
          </w:p>
          <w:p w14:paraId="76509A2A" w14:textId="77777777" w:rsidR="0003081D" w:rsidRPr="00921D87" w:rsidRDefault="0003081D" w:rsidP="0003081D">
            <w:pPr>
              <w:numPr>
                <w:ilvl w:val="1"/>
                <w:numId w:val="34"/>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tempering emotional responses</w:t>
            </w:r>
          </w:p>
          <w:p w14:paraId="0D3734D9" w14:textId="77777777" w:rsidR="0003081D" w:rsidRPr="00921D87" w:rsidRDefault="0003081D" w:rsidP="0003081D">
            <w:pPr>
              <w:numPr>
                <w:ilvl w:val="1"/>
                <w:numId w:val="34"/>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respecting others’ privacy</w:t>
            </w:r>
          </w:p>
          <w:p w14:paraId="19F3186A" w14:textId="77777777" w:rsidR="0003081D" w:rsidRPr="00921D87" w:rsidRDefault="0003081D" w:rsidP="0003081D">
            <w:pPr>
              <w:numPr>
                <w:ilvl w:val="1"/>
                <w:numId w:val="34"/>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not abusing your power</w:t>
            </w:r>
          </w:p>
          <w:p w14:paraId="1DFC5B19" w14:textId="77777777" w:rsidR="0003081D" w:rsidRPr="00921D87" w:rsidRDefault="0003081D" w:rsidP="0003081D">
            <w:pPr>
              <w:numPr>
                <w:ilvl w:val="1"/>
                <w:numId w:val="34"/>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forgiving other people’s mistakes.</w:t>
            </w:r>
          </w:p>
          <w:p w14:paraId="10614496" w14:textId="77777777" w:rsidR="0003081D" w:rsidRDefault="0003081D" w:rsidP="0003081D">
            <w:p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b/>
                <w:bCs/>
                <w:sz w:val="24"/>
                <w:szCs w:val="24"/>
              </w:rPr>
              <w:lastRenderedPageBreak/>
              <w:t>Teacher Resources:</w:t>
            </w:r>
            <w:r>
              <w:rPr>
                <w:rFonts w:ascii="Times New Roman" w:eastAsia="Times New Roman" w:hAnsi="Times New Roman" w:cs="Times New Roman"/>
                <w:b/>
                <w:bCs/>
                <w:sz w:val="24"/>
                <w:szCs w:val="24"/>
              </w:rPr>
              <w:t xml:space="preserve"> </w:t>
            </w:r>
            <w:hyperlink r:id="rId21" w:tgtFrame="_blank" w:history="1">
              <w:r w:rsidRPr="00921D87">
                <w:rPr>
                  <w:rStyle w:val="Hyperlink"/>
                  <w:rFonts w:ascii="Times New Roman" w:eastAsia="Times New Roman" w:hAnsi="Times New Roman" w:cs="Times New Roman"/>
                  <w:sz w:val="24"/>
                  <w:szCs w:val="24"/>
                </w:rPr>
                <w:t>Ten Netiquette Guidelines Every Online Student Needs to Know</w:t>
              </w:r>
            </w:hyperlink>
            <w:r w:rsidRPr="00921D87">
              <w:rPr>
                <w:rFonts w:ascii="Times New Roman" w:eastAsia="Times New Roman" w:hAnsi="Times New Roman" w:cs="Times New Roman"/>
                <w:sz w:val="24"/>
                <w:szCs w:val="24"/>
              </w:rPr>
              <w:t>, Brooks, A. (2019, January 28)</w:t>
            </w:r>
            <w:r>
              <w:rPr>
                <w:rFonts w:ascii="Times New Roman" w:eastAsia="Times New Roman" w:hAnsi="Times New Roman" w:cs="Times New Roman"/>
                <w:sz w:val="24"/>
                <w:szCs w:val="24"/>
              </w:rPr>
              <w:t>,</w:t>
            </w:r>
            <w:r w:rsidRPr="00921D87">
              <w:rPr>
                <w:rFonts w:ascii="Times New Roman" w:eastAsia="Times New Roman" w:hAnsi="Times New Roman" w:cs="Times New Roman"/>
                <w:sz w:val="24"/>
                <w:szCs w:val="24"/>
              </w:rPr>
              <w:t> Rasmussen University</w:t>
            </w:r>
          </w:p>
          <w:p w14:paraId="7442EBF8" w14:textId="56BC499F" w:rsidR="0003081D" w:rsidRPr="00921D87" w:rsidRDefault="0003081D" w:rsidP="0003081D">
            <w:p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 xml:space="preserve">  </w:t>
            </w:r>
          </w:p>
        </w:tc>
        <w:tc>
          <w:tcPr>
            <w:tcW w:w="1155" w:type="pct"/>
          </w:tcPr>
          <w:p w14:paraId="7E6BE79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Communications</w:t>
            </w:r>
          </w:p>
          <w:p w14:paraId="0CA1BBF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w:t>
            </w:r>
          </w:p>
          <w:p w14:paraId="33B4E0A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3D1B2C0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Procedures</w:t>
            </w:r>
          </w:p>
          <w:p w14:paraId="5675D03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00C140C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10DF86C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6A429B1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1844D76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240846F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6C971C3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C22437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498241C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2521851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11FCC15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892009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042DA6D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6665E42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0BA37A0D" w14:textId="6DEEEE3B"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lastRenderedPageBreak/>
              <w:t>Website Design</w:t>
            </w:r>
          </w:p>
        </w:tc>
        <w:tc>
          <w:tcPr>
            <w:tcW w:w="1153" w:type="pct"/>
          </w:tcPr>
          <w:p w14:paraId="164B31C3" w14:textId="76C02F5A"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p>
        </w:tc>
      </w:tr>
      <w:tr w:rsidR="0003081D" w:rsidRPr="0093205B" w14:paraId="6CA58494" w14:textId="5DC0B352" w:rsidTr="00BE3529">
        <w:tc>
          <w:tcPr>
            <w:tcW w:w="205" w:type="pct"/>
            <w:tcBorders>
              <w:bottom w:val="single" w:sz="4" w:space="0" w:color="auto"/>
            </w:tcBorders>
            <w:shd w:val="clear" w:color="auto" w:fill="FFFFFF" w:themeFill="background1"/>
          </w:tcPr>
          <w:p w14:paraId="581F3E7E" w14:textId="386A67EB" w:rsidR="0003081D" w:rsidRPr="00BF0B33" w:rsidRDefault="0003081D" w:rsidP="0003081D">
            <w:pPr>
              <w:rPr>
                <w:rFonts w:ascii="Times New Roman" w:hAnsi="Times New Roman" w:cs="Times New Roman"/>
                <w:sz w:val="24"/>
                <w:szCs w:val="24"/>
              </w:rPr>
            </w:pPr>
            <w:r>
              <w:rPr>
                <w:rFonts w:ascii="Times New Roman" w:hAnsi="Times New Roman" w:cs="Times New Roman"/>
                <w:sz w:val="24"/>
                <w:szCs w:val="24"/>
              </w:rPr>
              <w:t>68</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7081640" w14:textId="46236D27" w:rsidR="0003081D" w:rsidRPr="00BF0B33" w:rsidRDefault="0003081D" w:rsidP="0003081D">
            <w:pPr>
              <w:rPr>
                <w:rFonts w:ascii="Times New Roman" w:eastAsia="Times New Roman" w:hAnsi="Times New Roman" w:cs="Times New Roman"/>
                <w:sz w:val="24"/>
                <w:szCs w:val="24"/>
              </w:rPr>
            </w:pPr>
            <w:r w:rsidRPr="00BF0B33">
              <w:rPr>
                <w:rFonts w:ascii="Times New Roman" w:hAnsi="Times New Roman" w:cs="Times New Roman"/>
                <w:sz w:val="24"/>
                <w:szCs w:val="24"/>
              </w:rPr>
              <w:t xml:space="preserve">Identify laws applicable to cybersecurity. </w:t>
            </w:r>
          </w:p>
        </w:tc>
        <w:tc>
          <w:tcPr>
            <w:tcW w:w="1512" w:type="pct"/>
          </w:tcPr>
          <w:p w14:paraId="64ECE1BE" w14:textId="2A0BA260" w:rsidR="0003081D" w:rsidRPr="00921D87" w:rsidRDefault="0003081D" w:rsidP="0003081D">
            <w:p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Identification should include, but not be limited to</w:t>
            </w:r>
            <w:r>
              <w:rPr>
                <w:rFonts w:ascii="Times New Roman" w:eastAsia="Times New Roman" w:hAnsi="Times New Roman" w:cs="Times New Roman"/>
                <w:sz w:val="24"/>
                <w:szCs w:val="24"/>
              </w:rPr>
              <w:t xml:space="preserve">, </w:t>
            </w:r>
            <w:r w:rsidRPr="00921D87">
              <w:rPr>
                <w:rFonts w:ascii="Times New Roman" w:eastAsia="Times New Roman" w:hAnsi="Times New Roman" w:cs="Times New Roman"/>
                <w:sz w:val="24"/>
                <w:szCs w:val="24"/>
              </w:rPr>
              <w:t>national laws, regulations, policies, and/or standards</w:t>
            </w:r>
            <w:r>
              <w:rPr>
                <w:rFonts w:ascii="Times New Roman" w:eastAsia="Times New Roman" w:hAnsi="Times New Roman" w:cs="Times New Roman"/>
                <w:sz w:val="24"/>
                <w:szCs w:val="24"/>
              </w:rPr>
              <w:t>:</w:t>
            </w:r>
          </w:p>
          <w:p w14:paraId="6E9D29EF" w14:textId="77777777" w:rsidR="0003081D" w:rsidRPr="00921D87"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Computer Fraud and Abuse Act of 1986 (CFAA)</w:t>
            </w:r>
          </w:p>
          <w:p w14:paraId="1E5EB5F4" w14:textId="77777777" w:rsidR="0003081D" w:rsidRPr="00921D87"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Uniting and Strengthening America by Providing Appropriate Tools Required to Intercept and Obstruct Terrorism (USA PATRIOT) Act of 2001</w:t>
            </w:r>
          </w:p>
          <w:p w14:paraId="32771C7F" w14:textId="54A1C428" w:rsidR="0003081D" w:rsidRPr="00921D87"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Homeland Security Act of 2002</w:t>
            </w:r>
          </w:p>
          <w:p w14:paraId="1E8CF939" w14:textId="1B4E7098" w:rsidR="0003081D" w:rsidRPr="00921D87"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 xml:space="preserve">Digital Millennium Copyright Act (DCMA) </w:t>
            </w:r>
            <w:r>
              <w:rPr>
                <w:rFonts w:ascii="Times New Roman" w:eastAsia="Times New Roman" w:hAnsi="Times New Roman" w:cs="Times New Roman"/>
                <w:sz w:val="24"/>
                <w:szCs w:val="24"/>
              </w:rPr>
              <w:t xml:space="preserve">of </w:t>
            </w:r>
            <w:r w:rsidRPr="00921D87">
              <w:rPr>
                <w:rFonts w:ascii="Times New Roman" w:eastAsia="Times New Roman" w:hAnsi="Times New Roman" w:cs="Times New Roman"/>
                <w:sz w:val="24"/>
                <w:szCs w:val="24"/>
              </w:rPr>
              <w:t>1998</w:t>
            </w:r>
          </w:p>
          <w:p w14:paraId="2141C551" w14:textId="77777777" w:rsidR="0003081D" w:rsidRPr="00921D87"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Privacy Act of 1974</w:t>
            </w:r>
          </w:p>
          <w:p w14:paraId="733B8472" w14:textId="77777777" w:rsidR="0003081D" w:rsidRPr="00921D87"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Electronic Communications Privacy Act (ECPA) of 1986</w:t>
            </w:r>
          </w:p>
          <w:p w14:paraId="4D550951" w14:textId="77777777" w:rsidR="0003081D" w:rsidRPr="00921D87"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Cyber Security Information Sharing Act (CISA) of 2015</w:t>
            </w:r>
          </w:p>
          <w:p w14:paraId="525344A9" w14:textId="77777777" w:rsidR="0003081D" w:rsidRPr="00921D87"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Health Insurance Portability and Accountability Act (HIPAA)</w:t>
            </w:r>
          </w:p>
          <w:p w14:paraId="5F7DF83C" w14:textId="77777777" w:rsidR="0003081D" w:rsidRPr="00921D87"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Telecommunications Act of 1996</w:t>
            </w:r>
          </w:p>
          <w:p w14:paraId="7EA904C3" w14:textId="77777777" w:rsidR="0003081D" w:rsidRPr="00921D87"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Gramm-Leach-Bliley Act (GLBA) of 1999</w:t>
            </w:r>
          </w:p>
          <w:p w14:paraId="3528AD6B" w14:textId="77777777" w:rsidR="0003081D" w:rsidRPr="00921D87"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Family Educational Rights and Privacy Act (FERPA) of 1974</w:t>
            </w:r>
          </w:p>
          <w:p w14:paraId="7491B005" w14:textId="77777777" w:rsidR="0003081D"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sidRPr="00921D87">
              <w:rPr>
                <w:rFonts w:ascii="Times New Roman" w:eastAsia="Times New Roman" w:hAnsi="Times New Roman" w:cs="Times New Roman"/>
                <w:sz w:val="24"/>
                <w:szCs w:val="24"/>
              </w:rPr>
              <w:t>Sarbanes-Oxley Act of 2002</w:t>
            </w:r>
          </w:p>
          <w:p w14:paraId="6B1A510B" w14:textId="734CA0DF" w:rsidR="0003081D"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Cyber Incident Reporting for Critical Infrastructure Act (CIRCIA) of 2022</w:t>
            </w:r>
          </w:p>
          <w:p w14:paraId="6950E58B" w14:textId="2BBCE841" w:rsidR="0003081D"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European Union’s General Data Protection Regulation (GDPR)</w:t>
            </w:r>
          </w:p>
          <w:p w14:paraId="7C4A6CB0" w14:textId="5D4EF933" w:rsidR="0003081D" w:rsidRPr="002F0347" w:rsidRDefault="0003081D" w:rsidP="0003081D">
            <w:pPr>
              <w:numPr>
                <w:ilvl w:val="1"/>
                <w:numId w:val="3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California Consumer Privacy Act (2020)</w:t>
            </w:r>
          </w:p>
        </w:tc>
        <w:tc>
          <w:tcPr>
            <w:tcW w:w="1155" w:type="pct"/>
          </w:tcPr>
          <w:p w14:paraId="0236388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Communications</w:t>
            </w:r>
          </w:p>
          <w:p w14:paraId="75229C6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w:t>
            </w:r>
          </w:p>
          <w:p w14:paraId="4BD8138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3B733F9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Procedures</w:t>
            </w:r>
          </w:p>
          <w:p w14:paraId="4F5AB01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652212F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673F22F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7C2D3A4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6E21290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0930DCB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3290689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690867D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0284121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1FB71A0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4E6D78C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58C0122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5B867A6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5111A4E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7635712C" w14:textId="2CEFADE0"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44AC3472" w14:textId="143E2BC0"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p>
        </w:tc>
      </w:tr>
      <w:tr w:rsidR="0003081D" w:rsidRPr="0093205B" w14:paraId="1EA6D79D" w14:textId="1D64C339" w:rsidTr="00BE3529">
        <w:tc>
          <w:tcPr>
            <w:tcW w:w="205" w:type="pct"/>
            <w:tcBorders>
              <w:bottom w:val="single" w:sz="4" w:space="0" w:color="auto"/>
            </w:tcBorders>
            <w:shd w:val="clear" w:color="auto" w:fill="AEAAAA" w:themeFill="background2" w:themeFillShade="BF"/>
          </w:tcPr>
          <w:p w14:paraId="3155D7B4" w14:textId="77777777" w:rsidR="0003081D" w:rsidRPr="001345CF" w:rsidRDefault="0003081D" w:rsidP="0003081D">
            <w:pPr>
              <w:spacing w:before="100" w:beforeAutospacing="1" w:after="100" w:afterAutospacing="1"/>
              <w:rPr>
                <w:rFonts w:ascii="Times New Roman" w:eastAsia="Times New Roman" w:hAnsi="Times New Roman" w:cs="Times New Roman"/>
                <w:b/>
                <w:bCs/>
                <w:sz w:val="28"/>
                <w:szCs w:val="28"/>
              </w:rPr>
            </w:pPr>
            <w:bookmarkStart w:id="8" w:name="_Hlk214865266"/>
          </w:p>
        </w:tc>
        <w:tc>
          <w:tcPr>
            <w:tcW w:w="975" w:type="pct"/>
            <w:tcBorders>
              <w:bottom w:val="single" w:sz="4" w:space="0" w:color="auto"/>
            </w:tcBorders>
            <w:shd w:val="clear" w:color="auto" w:fill="AEAAAA" w:themeFill="background2" w:themeFillShade="BF"/>
            <w:tcMar>
              <w:top w:w="43" w:type="dxa"/>
              <w:left w:w="115" w:type="dxa"/>
              <w:bottom w:w="43" w:type="dxa"/>
              <w:right w:w="115" w:type="dxa"/>
            </w:tcMar>
          </w:tcPr>
          <w:p w14:paraId="4799E387" w14:textId="586A87EA" w:rsidR="0003081D" w:rsidRPr="001345CF" w:rsidRDefault="0003081D" w:rsidP="0003081D">
            <w:pPr>
              <w:spacing w:before="100" w:beforeAutospacing="1" w:after="100" w:afterAutospacing="1"/>
              <w:rPr>
                <w:rFonts w:ascii="Times New Roman" w:eastAsia="Times New Roman" w:hAnsi="Times New Roman" w:cs="Times New Roman"/>
                <w:sz w:val="28"/>
                <w:szCs w:val="28"/>
              </w:rPr>
            </w:pPr>
            <w:r w:rsidRPr="001345CF">
              <w:rPr>
                <w:rFonts w:ascii="Times New Roman" w:eastAsia="Times New Roman" w:hAnsi="Times New Roman" w:cs="Times New Roman"/>
                <w:b/>
                <w:bCs/>
                <w:sz w:val="28"/>
                <w:szCs w:val="28"/>
              </w:rPr>
              <w:t>Exploring Data Privacy</w:t>
            </w:r>
            <w:r>
              <w:rPr>
                <w:rFonts w:ascii="Times New Roman" w:eastAsia="Times New Roman" w:hAnsi="Times New Roman" w:cs="Times New Roman"/>
                <w:b/>
                <w:bCs/>
                <w:sz w:val="28"/>
                <w:szCs w:val="28"/>
              </w:rPr>
              <w:t xml:space="preserve"> and Security</w:t>
            </w:r>
          </w:p>
        </w:tc>
        <w:tc>
          <w:tcPr>
            <w:tcW w:w="1512" w:type="pct"/>
            <w:tcBorders>
              <w:bottom w:val="single" w:sz="4" w:space="0" w:color="auto"/>
            </w:tcBorders>
            <w:shd w:val="clear" w:color="auto" w:fill="AEAAAA" w:themeFill="background2" w:themeFillShade="BF"/>
          </w:tcPr>
          <w:p w14:paraId="75BA8164" w14:textId="77777777" w:rsidR="0003081D" w:rsidRPr="001345CF" w:rsidRDefault="0003081D" w:rsidP="0003081D">
            <w:pPr>
              <w:spacing w:before="100" w:beforeAutospacing="1" w:after="100" w:afterAutospacing="1"/>
              <w:rPr>
                <w:rFonts w:ascii="Times New Roman" w:eastAsia="Times New Roman" w:hAnsi="Times New Roman" w:cs="Times New Roman"/>
                <w:sz w:val="28"/>
                <w:szCs w:val="28"/>
              </w:rPr>
            </w:pPr>
          </w:p>
        </w:tc>
        <w:tc>
          <w:tcPr>
            <w:tcW w:w="1155" w:type="pct"/>
            <w:shd w:val="clear" w:color="auto" w:fill="A6A6A6" w:themeFill="background1" w:themeFillShade="A6"/>
          </w:tcPr>
          <w:p w14:paraId="6A08B815" w14:textId="77777777"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c>
          <w:tcPr>
            <w:tcW w:w="1153" w:type="pct"/>
            <w:shd w:val="clear" w:color="auto" w:fill="A6A6A6" w:themeFill="background1" w:themeFillShade="A6"/>
          </w:tcPr>
          <w:p w14:paraId="3DA211F6" w14:textId="03153EF1"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r>
      <w:bookmarkEnd w:id="8"/>
      <w:tr w:rsidR="0003081D" w:rsidRPr="0093205B" w14:paraId="1676F331" w14:textId="0D97E34F" w:rsidTr="00BE3529">
        <w:tc>
          <w:tcPr>
            <w:tcW w:w="205" w:type="pct"/>
            <w:tcBorders>
              <w:bottom w:val="single" w:sz="4" w:space="0" w:color="auto"/>
            </w:tcBorders>
            <w:shd w:val="clear" w:color="auto" w:fill="FFFFFF" w:themeFill="background1"/>
          </w:tcPr>
          <w:p w14:paraId="46CA0551" w14:textId="6343B26D" w:rsidR="0003081D" w:rsidRDefault="0003081D" w:rsidP="0003081D">
            <w:pPr>
              <w:rPr>
                <w:rFonts w:ascii="Times New Roman" w:hAnsi="Times New Roman" w:cs="Times New Roman"/>
                <w:sz w:val="24"/>
                <w:szCs w:val="24"/>
              </w:rPr>
            </w:pPr>
            <w:r>
              <w:rPr>
                <w:rFonts w:ascii="Times New Roman" w:hAnsi="Times New Roman" w:cs="Times New Roman"/>
                <w:sz w:val="24"/>
                <w:szCs w:val="24"/>
              </w:rPr>
              <w:t>69</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4F3AE019" w14:textId="385A343D" w:rsidR="0003081D" w:rsidRPr="00313C9A" w:rsidRDefault="0003081D" w:rsidP="0003081D">
            <w:pPr>
              <w:rPr>
                <w:rFonts w:ascii="Times New Roman" w:hAnsi="Times New Roman" w:cs="Times New Roman"/>
                <w:sz w:val="24"/>
                <w:szCs w:val="24"/>
              </w:rPr>
            </w:pPr>
            <w:r w:rsidRPr="00313C9A">
              <w:rPr>
                <w:rFonts w:ascii="Times New Roman" w:hAnsi="Times New Roman" w:cs="Times New Roman"/>
                <w:sz w:val="24"/>
                <w:szCs w:val="24"/>
              </w:rPr>
              <w:t xml:space="preserve">Distinguish between data, information, and knowledge. </w:t>
            </w:r>
          </w:p>
        </w:tc>
        <w:tc>
          <w:tcPr>
            <w:tcW w:w="1512" w:type="pct"/>
            <w:tcBorders>
              <w:bottom w:val="single" w:sz="4" w:space="0" w:color="auto"/>
            </w:tcBorders>
          </w:tcPr>
          <w:p w14:paraId="0331387B" w14:textId="77777777"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Distinction should include</w:t>
            </w:r>
          </w:p>
          <w:p w14:paraId="12507B5C" w14:textId="77777777" w:rsidR="0003081D" w:rsidRPr="004439FF" w:rsidRDefault="0003081D" w:rsidP="0003081D">
            <w:pPr>
              <w:numPr>
                <w:ilvl w:val="0"/>
                <w:numId w:val="43"/>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defining the term </w:t>
            </w:r>
            <w:r w:rsidRPr="004439FF">
              <w:rPr>
                <w:rFonts w:ascii="Times New Roman" w:eastAsia="Times New Roman" w:hAnsi="Times New Roman" w:cs="Times New Roman"/>
                <w:i/>
                <w:iCs/>
                <w:sz w:val="24"/>
                <w:szCs w:val="24"/>
              </w:rPr>
              <w:t>data </w:t>
            </w:r>
            <w:r w:rsidRPr="004439FF">
              <w:rPr>
                <w:rFonts w:ascii="Times New Roman" w:eastAsia="Times New Roman" w:hAnsi="Times New Roman" w:cs="Times New Roman"/>
                <w:sz w:val="24"/>
                <w:szCs w:val="24"/>
              </w:rPr>
              <w:t>(i.e., structured or unstructured, but uninterpreted)</w:t>
            </w:r>
          </w:p>
          <w:p w14:paraId="34994680" w14:textId="77777777" w:rsidR="0003081D" w:rsidRPr="004439FF" w:rsidRDefault="0003081D" w:rsidP="0003081D">
            <w:pPr>
              <w:numPr>
                <w:ilvl w:val="0"/>
                <w:numId w:val="43"/>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defining the term </w:t>
            </w:r>
            <w:r w:rsidRPr="004439FF">
              <w:rPr>
                <w:rFonts w:ascii="Times New Roman" w:eastAsia="Times New Roman" w:hAnsi="Times New Roman" w:cs="Times New Roman"/>
                <w:i/>
                <w:iCs/>
                <w:sz w:val="24"/>
                <w:szCs w:val="24"/>
              </w:rPr>
              <w:t>information </w:t>
            </w:r>
            <w:r w:rsidRPr="004439FF">
              <w:rPr>
                <w:rFonts w:ascii="Times New Roman" w:eastAsia="Times New Roman" w:hAnsi="Times New Roman" w:cs="Times New Roman"/>
                <w:sz w:val="24"/>
                <w:szCs w:val="24"/>
              </w:rPr>
              <w:t>(i.e., structured)</w:t>
            </w:r>
          </w:p>
          <w:p w14:paraId="77327151" w14:textId="77777777" w:rsidR="0003081D" w:rsidRPr="004439FF" w:rsidRDefault="0003081D" w:rsidP="0003081D">
            <w:pPr>
              <w:numPr>
                <w:ilvl w:val="0"/>
                <w:numId w:val="43"/>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defining the term </w:t>
            </w:r>
            <w:r w:rsidRPr="004439FF">
              <w:rPr>
                <w:rFonts w:ascii="Times New Roman" w:eastAsia="Times New Roman" w:hAnsi="Times New Roman" w:cs="Times New Roman"/>
                <w:i/>
                <w:iCs/>
                <w:sz w:val="24"/>
                <w:szCs w:val="24"/>
              </w:rPr>
              <w:t>knowledge </w:t>
            </w:r>
            <w:r w:rsidRPr="004439FF">
              <w:rPr>
                <w:rFonts w:ascii="Times New Roman" w:eastAsia="Times New Roman" w:hAnsi="Times New Roman" w:cs="Times New Roman"/>
                <w:sz w:val="24"/>
                <w:szCs w:val="24"/>
              </w:rPr>
              <w:t>(i.e., actionable information)</w:t>
            </w:r>
          </w:p>
          <w:p w14:paraId="653221F1" w14:textId="77777777" w:rsidR="0003081D" w:rsidRPr="004439FF" w:rsidRDefault="0003081D" w:rsidP="0003081D">
            <w:pPr>
              <w:numPr>
                <w:ilvl w:val="0"/>
                <w:numId w:val="43"/>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providing examples of data, information, and knowledge. </w:t>
            </w:r>
          </w:p>
          <w:p w14:paraId="20B3F999" w14:textId="77777777" w:rsidR="0003081D" w:rsidRPr="000E2976"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01EE253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Communication</w:t>
            </w:r>
          </w:p>
          <w:p w14:paraId="2815B93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w:t>
            </w:r>
          </w:p>
          <w:p w14:paraId="646E785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7D0AEBB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27024E2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1E7C491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210CCFE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3915F0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7AF7AEF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0B010E2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4287E95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30EC6C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18EBBD6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26CD991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3876F98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475042C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6D1FB59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7486837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4919E106" w14:textId="676EB184"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16F8187B" w14:textId="16A56055"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p>
        </w:tc>
      </w:tr>
      <w:tr w:rsidR="0003081D" w:rsidRPr="0093205B" w14:paraId="7C5A856E" w14:textId="46CFE4CD" w:rsidTr="00BE3529">
        <w:tc>
          <w:tcPr>
            <w:tcW w:w="205" w:type="pct"/>
            <w:tcBorders>
              <w:bottom w:val="single" w:sz="4" w:space="0" w:color="auto"/>
            </w:tcBorders>
            <w:shd w:val="clear" w:color="auto" w:fill="FFFFFF" w:themeFill="background1"/>
          </w:tcPr>
          <w:p w14:paraId="6761DAB5" w14:textId="07BA5062"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lastRenderedPageBreak/>
              <w:t>70</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0EE48B00" w14:textId="4540F0C7"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Explain the concept of “personally identifiable information.” </w:t>
            </w:r>
          </w:p>
        </w:tc>
        <w:tc>
          <w:tcPr>
            <w:tcW w:w="1512" w:type="pct"/>
            <w:tcBorders>
              <w:bottom w:val="single" w:sz="4" w:space="0" w:color="auto"/>
            </w:tcBorders>
          </w:tcPr>
          <w:p w14:paraId="2E7BE657" w14:textId="77777777" w:rsidR="0003081D" w:rsidRPr="000E2976" w:rsidRDefault="0003081D" w:rsidP="0003081D">
            <w:pPr>
              <w:spacing w:before="100" w:beforeAutospacing="1" w:after="100" w:afterAutospacing="1"/>
              <w:rPr>
                <w:rFonts w:ascii="Times New Roman" w:eastAsia="Times New Roman" w:hAnsi="Times New Roman" w:cs="Times New Roman"/>
                <w:sz w:val="24"/>
                <w:szCs w:val="24"/>
              </w:rPr>
            </w:pPr>
            <w:r w:rsidRPr="000E2976">
              <w:rPr>
                <w:rFonts w:ascii="Times New Roman" w:eastAsia="Times New Roman" w:hAnsi="Times New Roman" w:cs="Times New Roman"/>
                <w:sz w:val="24"/>
                <w:szCs w:val="24"/>
              </w:rPr>
              <w:t>Explanation should include</w:t>
            </w:r>
          </w:p>
          <w:p w14:paraId="6240769D" w14:textId="77777777" w:rsidR="0003081D" w:rsidRPr="000E2976" w:rsidRDefault="0003081D" w:rsidP="0003081D">
            <w:pPr>
              <w:numPr>
                <w:ilvl w:val="0"/>
                <w:numId w:val="37"/>
              </w:numPr>
              <w:spacing w:before="100" w:beforeAutospacing="1" w:after="100" w:afterAutospacing="1"/>
              <w:rPr>
                <w:rFonts w:ascii="Times New Roman" w:eastAsia="Times New Roman" w:hAnsi="Times New Roman" w:cs="Times New Roman"/>
                <w:sz w:val="24"/>
                <w:szCs w:val="24"/>
              </w:rPr>
            </w:pPr>
            <w:r w:rsidRPr="000E2976">
              <w:rPr>
                <w:rFonts w:ascii="Times New Roman" w:eastAsia="Times New Roman" w:hAnsi="Times New Roman" w:cs="Times New Roman"/>
                <w:sz w:val="24"/>
                <w:szCs w:val="24"/>
              </w:rPr>
              <w:t>defining </w:t>
            </w:r>
            <w:r w:rsidRPr="000E2976">
              <w:rPr>
                <w:rFonts w:ascii="Times New Roman" w:eastAsia="Times New Roman" w:hAnsi="Times New Roman" w:cs="Times New Roman"/>
                <w:i/>
                <w:iCs/>
                <w:sz w:val="24"/>
                <w:szCs w:val="24"/>
              </w:rPr>
              <w:t>personal data</w:t>
            </w:r>
            <w:r w:rsidRPr="000E2976">
              <w:rPr>
                <w:rFonts w:ascii="Times New Roman" w:eastAsia="Times New Roman" w:hAnsi="Times New Roman" w:cs="Times New Roman"/>
                <w:sz w:val="24"/>
                <w:szCs w:val="24"/>
              </w:rPr>
              <w:t>, including data elements such as name, address, social security number, telephone number, email address</w:t>
            </w:r>
          </w:p>
          <w:p w14:paraId="5E134B29" w14:textId="77777777" w:rsidR="0003081D" w:rsidRPr="000E2976" w:rsidRDefault="0003081D" w:rsidP="0003081D">
            <w:pPr>
              <w:numPr>
                <w:ilvl w:val="0"/>
                <w:numId w:val="37"/>
              </w:numPr>
              <w:spacing w:before="100" w:beforeAutospacing="1" w:after="100" w:afterAutospacing="1"/>
              <w:rPr>
                <w:rFonts w:ascii="Times New Roman" w:eastAsia="Times New Roman" w:hAnsi="Times New Roman" w:cs="Times New Roman"/>
                <w:sz w:val="24"/>
                <w:szCs w:val="24"/>
              </w:rPr>
            </w:pPr>
            <w:r w:rsidRPr="000E2976">
              <w:rPr>
                <w:rFonts w:ascii="Times New Roman" w:eastAsia="Times New Roman" w:hAnsi="Times New Roman" w:cs="Times New Roman"/>
                <w:sz w:val="24"/>
                <w:szCs w:val="24"/>
              </w:rPr>
              <w:t>differentiating between the meaning of </w:t>
            </w:r>
            <w:r w:rsidRPr="000E2976">
              <w:rPr>
                <w:rFonts w:ascii="Times New Roman" w:eastAsia="Times New Roman" w:hAnsi="Times New Roman" w:cs="Times New Roman"/>
                <w:i/>
                <w:iCs/>
                <w:sz w:val="24"/>
                <w:szCs w:val="24"/>
              </w:rPr>
              <w:t>data</w:t>
            </w:r>
            <w:r w:rsidRPr="000E2976">
              <w:rPr>
                <w:rFonts w:ascii="Times New Roman" w:eastAsia="Times New Roman" w:hAnsi="Times New Roman" w:cs="Times New Roman"/>
                <w:sz w:val="24"/>
                <w:szCs w:val="24"/>
              </w:rPr>
              <w:t> and </w:t>
            </w:r>
            <w:r w:rsidRPr="000E2976">
              <w:rPr>
                <w:rFonts w:ascii="Times New Roman" w:eastAsia="Times New Roman" w:hAnsi="Times New Roman" w:cs="Times New Roman"/>
                <w:i/>
                <w:iCs/>
                <w:sz w:val="24"/>
                <w:szCs w:val="24"/>
              </w:rPr>
              <w:t>information</w:t>
            </w:r>
          </w:p>
          <w:p w14:paraId="253753D7" w14:textId="77777777" w:rsidR="0003081D" w:rsidRPr="000E2976" w:rsidRDefault="0003081D" w:rsidP="0003081D">
            <w:pPr>
              <w:numPr>
                <w:ilvl w:val="0"/>
                <w:numId w:val="37"/>
              </w:numPr>
              <w:spacing w:before="100" w:beforeAutospacing="1" w:after="100" w:afterAutospacing="1"/>
              <w:rPr>
                <w:rFonts w:ascii="Times New Roman" w:eastAsia="Times New Roman" w:hAnsi="Times New Roman" w:cs="Times New Roman"/>
                <w:sz w:val="24"/>
                <w:szCs w:val="24"/>
              </w:rPr>
            </w:pPr>
            <w:r w:rsidRPr="000E2976">
              <w:rPr>
                <w:rFonts w:ascii="Times New Roman" w:eastAsia="Times New Roman" w:hAnsi="Times New Roman" w:cs="Times New Roman"/>
                <w:sz w:val="24"/>
                <w:szCs w:val="24"/>
              </w:rPr>
              <w:t>defining </w:t>
            </w:r>
            <w:r w:rsidRPr="000E2976">
              <w:rPr>
                <w:rFonts w:ascii="Times New Roman" w:eastAsia="Times New Roman" w:hAnsi="Times New Roman" w:cs="Times New Roman"/>
                <w:i/>
                <w:iCs/>
                <w:sz w:val="24"/>
                <w:szCs w:val="24"/>
              </w:rPr>
              <w:t xml:space="preserve">digital </w:t>
            </w:r>
            <w:proofErr w:type="gramStart"/>
            <w:r w:rsidRPr="000E2976">
              <w:rPr>
                <w:rFonts w:ascii="Times New Roman" w:eastAsia="Times New Roman" w:hAnsi="Times New Roman" w:cs="Times New Roman"/>
                <w:i/>
                <w:iCs/>
                <w:sz w:val="24"/>
                <w:szCs w:val="24"/>
              </w:rPr>
              <w:t>footprint</w:t>
            </w:r>
            <w:proofErr w:type="gramEnd"/>
            <w:r w:rsidRPr="000E2976">
              <w:rPr>
                <w:rFonts w:ascii="Times New Roman" w:eastAsia="Times New Roman" w:hAnsi="Times New Roman" w:cs="Times New Roman"/>
                <w:sz w:val="24"/>
                <w:szCs w:val="24"/>
              </w:rPr>
              <w:t>, including </w:t>
            </w:r>
            <w:r w:rsidRPr="000E2976">
              <w:rPr>
                <w:rFonts w:ascii="Times New Roman" w:eastAsia="Times New Roman" w:hAnsi="Times New Roman" w:cs="Times New Roman"/>
                <w:i/>
                <w:iCs/>
                <w:sz w:val="24"/>
                <w:szCs w:val="24"/>
              </w:rPr>
              <w:t>digital traces</w:t>
            </w:r>
          </w:p>
          <w:p w14:paraId="569820D1" w14:textId="77777777" w:rsidR="0003081D" w:rsidRPr="000E2976" w:rsidRDefault="0003081D" w:rsidP="0003081D">
            <w:pPr>
              <w:numPr>
                <w:ilvl w:val="0"/>
                <w:numId w:val="37"/>
              </w:numPr>
              <w:spacing w:before="100" w:beforeAutospacing="1" w:after="100" w:afterAutospacing="1"/>
              <w:rPr>
                <w:rFonts w:ascii="Times New Roman" w:eastAsia="Times New Roman" w:hAnsi="Times New Roman" w:cs="Times New Roman"/>
                <w:sz w:val="24"/>
                <w:szCs w:val="24"/>
              </w:rPr>
            </w:pPr>
            <w:r w:rsidRPr="000E2976">
              <w:rPr>
                <w:rFonts w:ascii="Times New Roman" w:eastAsia="Times New Roman" w:hAnsi="Times New Roman" w:cs="Times New Roman"/>
                <w:sz w:val="24"/>
                <w:szCs w:val="24"/>
              </w:rPr>
              <w:t>listing examples of digital footprints that occur in everyday life</w:t>
            </w:r>
          </w:p>
          <w:p w14:paraId="252FD73B" w14:textId="77777777" w:rsidR="0003081D" w:rsidRPr="000E2976" w:rsidRDefault="0003081D" w:rsidP="0003081D">
            <w:pPr>
              <w:numPr>
                <w:ilvl w:val="0"/>
                <w:numId w:val="37"/>
              </w:numPr>
              <w:spacing w:before="100" w:beforeAutospacing="1" w:after="100" w:afterAutospacing="1"/>
              <w:rPr>
                <w:rFonts w:ascii="Times New Roman" w:eastAsia="Times New Roman" w:hAnsi="Times New Roman" w:cs="Times New Roman"/>
                <w:sz w:val="24"/>
                <w:szCs w:val="24"/>
              </w:rPr>
            </w:pPr>
            <w:r w:rsidRPr="000E2976">
              <w:rPr>
                <w:rFonts w:ascii="Times New Roman" w:eastAsia="Times New Roman" w:hAnsi="Times New Roman" w:cs="Times New Roman"/>
                <w:sz w:val="24"/>
                <w:szCs w:val="24"/>
              </w:rPr>
              <w:t>analyzing digital footprint examples to interpret information about individuals</w:t>
            </w:r>
          </w:p>
          <w:p w14:paraId="70B525A9" w14:textId="7E90F093" w:rsidR="0003081D" w:rsidRPr="00BF7007" w:rsidRDefault="0003081D" w:rsidP="0003081D">
            <w:pPr>
              <w:numPr>
                <w:ilvl w:val="0"/>
                <w:numId w:val="37"/>
              </w:numPr>
              <w:spacing w:before="100" w:beforeAutospacing="1" w:after="100" w:afterAutospacing="1"/>
              <w:rPr>
                <w:rFonts w:ascii="Times New Roman" w:eastAsia="Times New Roman" w:hAnsi="Times New Roman" w:cs="Times New Roman"/>
                <w:sz w:val="24"/>
                <w:szCs w:val="24"/>
              </w:rPr>
            </w:pPr>
            <w:r w:rsidRPr="000E2976">
              <w:rPr>
                <w:rFonts w:ascii="Times New Roman" w:eastAsia="Times New Roman" w:hAnsi="Times New Roman" w:cs="Times New Roman"/>
                <w:sz w:val="24"/>
                <w:szCs w:val="24"/>
              </w:rPr>
              <w:t>naming the types of data individuals and businesses generate.</w:t>
            </w:r>
          </w:p>
        </w:tc>
        <w:tc>
          <w:tcPr>
            <w:tcW w:w="1155" w:type="pct"/>
          </w:tcPr>
          <w:p w14:paraId="1C9CF8D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Communication</w:t>
            </w:r>
          </w:p>
          <w:p w14:paraId="4D02E21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w:t>
            </w:r>
          </w:p>
          <w:p w14:paraId="02A8569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0F0F78B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5F97AAE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5883376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3CF1571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11A5E93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24EFB14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1A6FC3C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4CB6C03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19F837A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627AB97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1929B08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6F65B12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B4B543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03EB348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1A79CB5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58D87C0A" w14:textId="0ECAF085"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30895634" w14:textId="3C8AA3E2"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30F8094A" w14:textId="1FBCD88B" w:rsidTr="00BE3529">
        <w:tc>
          <w:tcPr>
            <w:tcW w:w="205" w:type="pct"/>
            <w:tcBorders>
              <w:bottom w:val="single" w:sz="4" w:space="0" w:color="auto"/>
            </w:tcBorders>
            <w:shd w:val="clear" w:color="auto" w:fill="FFFFFF" w:themeFill="background1"/>
          </w:tcPr>
          <w:p w14:paraId="7953A1A5" w14:textId="512D8D89"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71</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DD9E658" w14:textId="3010387B"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Explain why personal data is valuable to both an individual and to organizations (e.g., governments, businesses) that collect it, analyze it, and make decisions based on it. </w:t>
            </w:r>
          </w:p>
        </w:tc>
        <w:tc>
          <w:tcPr>
            <w:tcW w:w="1512" w:type="pct"/>
            <w:tcBorders>
              <w:bottom w:val="single" w:sz="4" w:space="0" w:color="auto"/>
            </w:tcBorders>
          </w:tcPr>
          <w:p w14:paraId="2A78E199" w14:textId="77777777"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Explanation should include</w:t>
            </w:r>
          </w:p>
          <w:p w14:paraId="7A737522" w14:textId="77777777" w:rsidR="0003081D" w:rsidRPr="004439FF" w:rsidRDefault="0003081D" w:rsidP="0003081D">
            <w:pPr>
              <w:numPr>
                <w:ilvl w:val="0"/>
                <w:numId w:val="3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defining </w:t>
            </w:r>
            <w:r w:rsidRPr="004439FF">
              <w:rPr>
                <w:rFonts w:ascii="Times New Roman" w:eastAsia="Times New Roman" w:hAnsi="Times New Roman" w:cs="Times New Roman"/>
                <w:i/>
                <w:iCs/>
                <w:sz w:val="24"/>
                <w:szCs w:val="24"/>
              </w:rPr>
              <w:t>big data</w:t>
            </w:r>
            <w:r w:rsidRPr="004439FF">
              <w:rPr>
                <w:rFonts w:ascii="Times New Roman" w:eastAsia="Times New Roman" w:hAnsi="Times New Roman" w:cs="Times New Roman"/>
                <w:sz w:val="24"/>
                <w:szCs w:val="24"/>
              </w:rPr>
              <w:t> and </w:t>
            </w:r>
            <w:r w:rsidRPr="004439FF">
              <w:rPr>
                <w:rFonts w:ascii="Times New Roman" w:eastAsia="Times New Roman" w:hAnsi="Times New Roman" w:cs="Times New Roman"/>
                <w:i/>
                <w:iCs/>
                <w:sz w:val="24"/>
                <w:szCs w:val="24"/>
              </w:rPr>
              <w:t>data mining</w:t>
            </w:r>
          </w:p>
          <w:p w14:paraId="024E194D" w14:textId="714EF452" w:rsidR="0003081D" w:rsidRDefault="0003081D" w:rsidP="0003081D">
            <w:pPr>
              <w:numPr>
                <w:ilvl w:val="0"/>
                <w:numId w:val="38"/>
              </w:numPr>
              <w:spacing w:before="100" w:beforeAutospacing="1" w:after="100" w:afterAutospacing="1"/>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describing</w:t>
            </w:r>
            <w:proofErr w:type="gramEnd"/>
            <w:r>
              <w:rPr>
                <w:rFonts w:ascii="Times New Roman" w:eastAsia="Times New Roman" w:hAnsi="Times New Roman" w:cs="Times New Roman"/>
                <w:sz w:val="24"/>
                <w:szCs w:val="24"/>
              </w:rPr>
              <w:t xml:space="preserve"> the role of artificial intelligence (AI) in data mining</w:t>
            </w:r>
          </w:p>
          <w:p w14:paraId="3A618F4A" w14:textId="2614AD6E" w:rsidR="0003081D" w:rsidRPr="004439FF" w:rsidRDefault="0003081D" w:rsidP="0003081D">
            <w:pPr>
              <w:numPr>
                <w:ilvl w:val="0"/>
                <w:numId w:val="3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identifying where and how big data are stored and by whom</w:t>
            </w:r>
          </w:p>
          <w:p w14:paraId="4BC2E020" w14:textId="77777777" w:rsidR="0003081D" w:rsidRPr="004439FF" w:rsidRDefault="0003081D" w:rsidP="0003081D">
            <w:pPr>
              <w:numPr>
                <w:ilvl w:val="0"/>
                <w:numId w:val="3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identifying how big data are used</w:t>
            </w:r>
          </w:p>
          <w:p w14:paraId="0E1D0817" w14:textId="77777777" w:rsidR="0003081D" w:rsidRPr="004439FF" w:rsidRDefault="0003081D" w:rsidP="0003081D">
            <w:pPr>
              <w:numPr>
                <w:ilvl w:val="0"/>
                <w:numId w:val="3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explaining useful data that identifies and tracks individuals</w:t>
            </w:r>
          </w:p>
          <w:p w14:paraId="1B668E4B" w14:textId="196A3F8D" w:rsidR="0003081D" w:rsidRPr="00BF7007" w:rsidRDefault="0003081D" w:rsidP="0003081D">
            <w:pPr>
              <w:numPr>
                <w:ilvl w:val="0"/>
                <w:numId w:val="3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lastRenderedPageBreak/>
              <w:t>predicting how organizations customize communication with their target market based on an individual’s digital footprint.</w:t>
            </w:r>
          </w:p>
        </w:tc>
        <w:tc>
          <w:tcPr>
            <w:tcW w:w="1155" w:type="pct"/>
          </w:tcPr>
          <w:p w14:paraId="3B1AD40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Communication</w:t>
            </w:r>
          </w:p>
          <w:p w14:paraId="0F446D0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w:t>
            </w:r>
          </w:p>
          <w:p w14:paraId="4F177BA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52EEEAB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2B03C4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2E059E6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2899AB4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2A4BC96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387A911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511D184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Introduction to Business Communication</w:t>
            </w:r>
          </w:p>
          <w:p w14:paraId="6439AF2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1401C7C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Marketing Concepts</w:t>
            </w:r>
          </w:p>
          <w:p w14:paraId="23592DB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2F3C00A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Social Media Strategies</w:t>
            </w:r>
          </w:p>
          <w:p w14:paraId="2BF1D67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77BD7E3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w:t>
            </w:r>
          </w:p>
          <w:p w14:paraId="3BA05F9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1280330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5B330B4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5043A9C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Retail Management</w:t>
            </w:r>
          </w:p>
          <w:p w14:paraId="4ED5507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Social Media Strategies</w:t>
            </w:r>
          </w:p>
          <w:p w14:paraId="687C09B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0481D32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2BA8DDBB" w14:textId="27626322"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2ACC0332" w14:textId="68CF78E1"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5C999BC7" w14:textId="6FA35F91" w:rsidTr="00BE3529">
        <w:tc>
          <w:tcPr>
            <w:tcW w:w="205" w:type="pct"/>
            <w:tcBorders>
              <w:bottom w:val="single" w:sz="4" w:space="0" w:color="auto"/>
            </w:tcBorders>
            <w:shd w:val="clear" w:color="auto" w:fill="FFFFFF" w:themeFill="background1"/>
          </w:tcPr>
          <w:p w14:paraId="2E1AB885" w14:textId="7B1CC920"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72</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7464EBAF" w14:textId="678EE07D" w:rsidR="0003081D" w:rsidRDefault="0003081D" w:rsidP="0003081D">
            <w:pPr>
              <w:rPr>
                <w:rFonts w:ascii="Times New Roman" w:hAnsi="Times New Roman" w:cs="Times New Roman"/>
                <w:sz w:val="24"/>
                <w:szCs w:val="24"/>
              </w:rPr>
            </w:pPr>
            <w:r w:rsidRPr="00313C9A">
              <w:rPr>
                <w:rFonts w:ascii="Times New Roman" w:hAnsi="Times New Roman" w:cs="Times New Roman"/>
                <w:sz w:val="24"/>
                <w:szCs w:val="24"/>
              </w:rPr>
              <w:t>Explain the techniques used to collect personal data through social media, web tracking, and mobile devices.</w:t>
            </w:r>
          </w:p>
          <w:p w14:paraId="4AA4D74B" w14:textId="375058FC" w:rsidR="0003081D" w:rsidRPr="00313C9A" w:rsidRDefault="0003081D" w:rsidP="0003081D">
            <w:pPr>
              <w:rPr>
                <w:rFonts w:ascii="Times New Roman" w:eastAsia="Times New Roman" w:hAnsi="Times New Roman" w:cs="Times New Roman"/>
                <w:sz w:val="24"/>
                <w:szCs w:val="24"/>
              </w:rPr>
            </w:pPr>
            <w:r>
              <w:rPr>
                <w:rFonts w:ascii="Times New Roman" w:hAnsi="Times New Roman" w:cs="Times New Roman"/>
                <w:sz w:val="24"/>
                <w:szCs w:val="24"/>
              </w:rPr>
              <w:t xml:space="preserve"> </w:t>
            </w:r>
          </w:p>
        </w:tc>
        <w:tc>
          <w:tcPr>
            <w:tcW w:w="1512" w:type="pct"/>
          </w:tcPr>
          <w:p w14:paraId="7BCFFCAA" w14:textId="77777777"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Explanation should include</w:t>
            </w:r>
          </w:p>
          <w:p w14:paraId="136DA7B8" w14:textId="1871AB79" w:rsidR="0003081D" w:rsidRPr="004439FF" w:rsidRDefault="0003081D" w:rsidP="0003081D">
            <w:pPr>
              <w:numPr>
                <w:ilvl w:val="0"/>
                <w:numId w:val="39"/>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the term </w:t>
            </w:r>
            <w:r w:rsidRPr="004439FF">
              <w:rPr>
                <w:rFonts w:ascii="Times New Roman" w:eastAsia="Times New Roman" w:hAnsi="Times New Roman" w:cs="Times New Roman"/>
                <w:i/>
                <w:iCs/>
                <w:sz w:val="24"/>
                <w:szCs w:val="24"/>
              </w:rPr>
              <w:t>data collection </w:t>
            </w:r>
            <w:r w:rsidRPr="004439FF">
              <w:rPr>
                <w:rFonts w:ascii="Times New Roman" w:eastAsia="Times New Roman" w:hAnsi="Times New Roman" w:cs="Times New Roman"/>
                <w:sz w:val="24"/>
                <w:szCs w:val="24"/>
              </w:rPr>
              <w:t>as the process of gathering pieces of information</w:t>
            </w:r>
          </w:p>
          <w:p w14:paraId="70C80074" w14:textId="77777777" w:rsidR="0003081D" w:rsidRPr="004439FF" w:rsidRDefault="0003081D" w:rsidP="0003081D">
            <w:pPr>
              <w:numPr>
                <w:ilvl w:val="1"/>
                <w:numId w:val="39"/>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active vs. passive</w:t>
            </w:r>
          </w:p>
          <w:p w14:paraId="43C64E56" w14:textId="77777777" w:rsidR="0003081D" w:rsidRPr="004439FF" w:rsidRDefault="0003081D" w:rsidP="0003081D">
            <w:pPr>
              <w:numPr>
                <w:ilvl w:val="1"/>
                <w:numId w:val="39"/>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informed consent vs. no consent</w:t>
            </w:r>
          </w:p>
          <w:p w14:paraId="0335EC2D" w14:textId="4AE22250" w:rsidR="0003081D" w:rsidRDefault="0003081D" w:rsidP="0003081D">
            <w:pPr>
              <w:numPr>
                <w:ilvl w:val="0"/>
                <w:numId w:val="39"/>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 xml:space="preserve">the types of sources where data can be collected </w:t>
            </w:r>
          </w:p>
          <w:p w14:paraId="751D0775" w14:textId="11BC6330" w:rsidR="0003081D" w:rsidRPr="004439FF" w:rsidRDefault="0003081D" w:rsidP="0003081D">
            <w:pPr>
              <w:numPr>
                <w:ilvl w:val="0"/>
                <w:numId w:val="39"/>
              </w:numPr>
              <w:spacing w:before="100" w:beforeAutospacing="1" w:after="100" w:afterAutospacing="1"/>
              <w:rPr>
                <w:rFonts w:ascii="Times New Roman" w:eastAsia="Times New Roman" w:hAnsi="Times New Roman" w:cs="Times New Roman"/>
                <w:sz w:val="24"/>
                <w:szCs w:val="24"/>
              </w:rPr>
            </w:pPr>
            <w:proofErr w:type="gramStart"/>
            <w:r w:rsidRPr="004439FF">
              <w:rPr>
                <w:rFonts w:ascii="Times New Roman" w:eastAsia="Times New Roman" w:hAnsi="Times New Roman" w:cs="Times New Roman"/>
                <w:sz w:val="24"/>
                <w:szCs w:val="24"/>
              </w:rPr>
              <w:t>first</w:t>
            </w:r>
            <w:proofErr w:type="gramEnd"/>
            <w:r w:rsidRPr="004439FF">
              <w:rPr>
                <w:rFonts w:ascii="Times New Roman" w:eastAsia="Times New Roman" w:hAnsi="Times New Roman" w:cs="Times New Roman"/>
                <w:sz w:val="24"/>
                <w:szCs w:val="24"/>
              </w:rPr>
              <w:t>- and third-party cookies</w:t>
            </w:r>
          </w:p>
          <w:p w14:paraId="75B3FD86" w14:textId="77777777" w:rsidR="0003081D" w:rsidRPr="004439FF" w:rsidRDefault="0003081D" w:rsidP="0003081D">
            <w:pPr>
              <w:numPr>
                <w:ilvl w:val="0"/>
                <w:numId w:val="39"/>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device fingerprinting</w:t>
            </w:r>
          </w:p>
          <w:p w14:paraId="1511FEC9" w14:textId="77777777" w:rsidR="0003081D" w:rsidRPr="004439FF" w:rsidRDefault="0003081D" w:rsidP="0003081D">
            <w:pPr>
              <w:numPr>
                <w:ilvl w:val="0"/>
                <w:numId w:val="39"/>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information gathered by social networking sites</w:t>
            </w:r>
          </w:p>
          <w:p w14:paraId="6E68174B" w14:textId="77777777" w:rsidR="0003081D" w:rsidRPr="004439FF" w:rsidRDefault="0003081D" w:rsidP="0003081D">
            <w:pPr>
              <w:numPr>
                <w:ilvl w:val="0"/>
                <w:numId w:val="39"/>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lastRenderedPageBreak/>
              <w:t>information collected through search engines</w:t>
            </w:r>
          </w:p>
          <w:p w14:paraId="7813593B" w14:textId="5BB40A46" w:rsidR="0003081D" w:rsidRDefault="0003081D" w:rsidP="0003081D">
            <w:pPr>
              <w:numPr>
                <w:ilvl w:val="0"/>
                <w:numId w:val="39"/>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information provided voluntarily in exchange for services or access to services</w:t>
            </w:r>
            <w:r>
              <w:rPr>
                <w:rFonts w:ascii="Times New Roman" w:eastAsia="Times New Roman" w:hAnsi="Times New Roman" w:cs="Times New Roman"/>
                <w:sz w:val="24"/>
                <w:szCs w:val="24"/>
              </w:rPr>
              <w:t xml:space="preserve"> (e.g. user agreements)</w:t>
            </w:r>
          </w:p>
          <w:p w14:paraId="20855C5C" w14:textId="77777777" w:rsidR="0003081D" w:rsidRDefault="0003081D" w:rsidP="0003081D">
            <w:pPr>
              <w:numPr>
                <w:ilvl w:val="0"/>
                <w:numId w:val="3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data brokers</w:t>
            </w:r>
          </w:p>
          <w:p w14:paraId="2A5293E1" w14:textId="6D0F54A1" w:rsidR="0003081D" w:rsidRPr="004439FF" w:rsidRDefault="0003081D" w:rsidP="0003081D">
            <w:pPr>
              <w:numPr>
                <w:ilvl w:val="0"/>
                <w:numId w:val="3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biometrics</w:t>
            </w:r>
            <w:r w:rsidRPr="004439FF">
              <w:rPr>
                <w:rFonts w:ascii="Times New Roman" w:eastAsia="Times New Roman" w:hAnsi="Times New Roman" w:cs="Times New Roman"/>
                <w:sz w:val="24"/>
                <w:szCs w:val="24"/>
              </w:rPr>
              <w:t>.</w:t>
            </w:r>
          </w:p>
          <w:p w14:paraId="30E43EAD" w14:textId="0C3818AA"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7C52DC5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Communication</w:t>
            </w:r>
          </w:p>
          <w:p w14:paraId="11DB815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w:t>
            </w:r>
          </w:p>
          <w:p w14:paraId="2CFEE0E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4907752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E274F6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051F3A7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1A133C6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6F010C5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1643460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2DE2BEC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6EBDCDA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Introduction to Information Technology</w:t>
            </w:r>
          </w:p>
          <w:p w14:paraId="0286849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Marketing Concepts</w:t>
            </w:r>
          </w:p>
          <w:p w14:paraId="7D98518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577C208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Social Media Strategies</w:t>
            </w:r>
          </w:p>
          <w:p w14:paraId="4FF9ABD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3842698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w:t>
            </w:r>
          </w:p>
          <w:p w14:paraId="66D6C3F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5827F05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0F3BC96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03AACDD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Retail Management</w:t>
            </w:r>
          </w:p>
          <w:p w14:paraId="4AA84F6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Social Media Strategies</w:t>
            </w:r>
          </w:p>
          <w:p w14:paraId="35FB247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2D3BDE1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5D218507" w14:textId="412B17C6"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699625AD" w14:textId="64E28F7C"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639D0692" w14:textId="40303C2F" w:rsidTr="00BE3529">
        <w:tc>
          <w:tcPr>
            <w:tcW w:w="205" w:type="pct"/>
            <w:tcBorders>
              <w:bottom w:val="single" w:sz="4" w:space="0" w:color="auto"/>
            </w:tcBorders>
            <w:shd w:val="clear" w:color="auto" w:fill="FFFFFF" w:themeFill="background1"/>
          </w:tcPr>
          <w:p w14:paraId="08A34E87" w14:textId="758D8924"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73</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71100B0E" w14:textId="5225A121"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Identify ways to control and protect personal data. </w:t>
            </w:r>
          </w:p>
        </w:tc>
        <w:tc>
          <w:tcPr>
            <w:tcW w:w="1512" w:type="pct"/>
          </w:tcPr>
          <w:p w14:paraId="10E7C1DC" w14:textId="77777777"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Identification should include</w:t>
            </w:r>
          </w:p>
          <w:p w14:paraId="2604D630" w14:textId="77777777" w:rsidR="0003081D" w:rsidRPr="004439FF" w:rsidRDefault="0003081D" w:rsidP="0003081D">
            <w:pPr>
              <w:numPr>
                <w:ilvl w:val="0"/>
                <w:numId w:val="4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using techniques to protect personal data (e.g., encryption, passwords, preferences on devices, location)</w:t>
            </w:r>
          </w:p>
          <w:p w14:paraId="2299AAEF" w14:textId="77777777" w:rsidR="0003081D" w:rsidRPr="004439FF" w:rsidRDefault="0003081D" w:rsidP="0003081D">
            <w:pPr>
              <w:numPr>
                <w:ilvl w:val="0"/>
                <w:numId w:val="4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distinguishing between acceptable and unacceptable data to share (e.g., social media, apps)</w:t>
            </w:r>
          </w:p>
          <w:p w14:paraId="7C3F4ED7" w14:textId="77777777" w:rsidR="0003081D" w:rsidRPr="004439FF" w:rsidRDefault="0003081D" w:rsidP="0003081D">
            <w:pPr>
              <w:numPr>
                <w:ilvl w:val="0"/>
                <w:numId w:val="4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comparing the risks and benefits of sharing data</w:t>
            </w:r>
          </w:p>
          <w:p w14:paraId="23C07AE7" w14:textId="77777777" w:rsidR="0003081D" w:rsidRPr="004439FF" w:rsidRDefault="0003081D" w:rsidP="0003081D">
            <w:pPr>
              <w:numPr>
                <w:ilvl w:val="0"/>
                <w:numId w:val="4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describing and locating metadata</w:t>
            </w:r>
          </w:p>
          <w:p w14:paraId="2A37BFDE" w14:textId="77777777" w:rsidR="0003081D" w:rsidRPr="004439FF" w:rsidRDefault="0003081D" w:rsidP="0003081D">
            <w:pPr>
              <w:numPr>
                <w:ilvl w:val="0"/>
                <w:numId w:val="4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understanding privacy policies before installing and/or using applications</w:t>
            </w:r>
          </w:p>
          <w:p w14:paraId="37C87A38" w14:textId="77777777" w:rsidR="0003081D" w:rsidRPr="004439FF" w:rsidRDefault="0003081D" w:rsidP="0003081D">
            <w:pPr>
              <w:numPr>
                <w:ilvl w:val="0"/>
                <w:numId w:val="4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lastRenderedPageBreak/>
              <w:t>understanding that many apps allow users to control settings related to the amount of data shared.</w:t>
            </w:r>
          </w:p>
          <w:p w14:paraId="210596A1" w14:textId="77777777"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b/>
                <w:bCs/>
                <w:sz w:val="24"/>
                <w:szCs w:val="24"/>
              </w:rPr>
              <w:t>Teacher Resources:</w:t>
            </w:r>
          </w:p>
          <w:p w14:paraId="10F05022" w14:textId="77777777" w:rsidR="0003081D" w:rsidRDefault="0003081D" w:rsidP="0003081D">
            <w:pPr>
              <w:numPr>
                <w:ilvl w:val="0"/>
                <w:numId w:val="41"/>
              </w:numPr>
              <w:spacing w:before="100" w:beforeAutospacing="1" w:after="100" w:afterAutospacing="1"/>
              <w:rPr>
                <w:rFonts w:ascii="Times New Roman" w:eastAsia="Times New Roman" w:hAnsi="Times New Roman" w:cs="Times New Roman"/>
                <w:sz w:val="24"/>
                <w:szCs w:val="24"/>
              </w:rPr>
            </w:pPr>
            <w:hyperlink r:id="rId22" w:tgtFrame="_blank" w:history="1">
              <w:r w:rsidRPr="004439FF">
                <w:rPr>
                  <w:rStyle w:val="Hyperlink"/>
                  <w:rFonts w:ascii="Times New Roman" w:eastAsia="Times New Roman" w:hAnsi="Times New Roman" w:cs="Times New Roman"/>
                  <w:i/>
                  <w:iCs/>
                  <w:sz w:val="24"/>
                  <w:szCs w:val="24"/>
                </w:rPr>
                <w:t>Guide to Protecting the Confidentiality of Personally Identifiable Information (PII)</w:t>
              </w:r>
            </w:hyperlink>
            <w:r>
              <w:t>,</w:t>
            </w:r>
            <w:r w:rsidRPr="004439FF">
              <w:rPr>
                <w:rFonts w:ascii="Times New Roman" w:eastAsia="Times New Roman" w:hAnsi="Times New Roman" w:cs="Times New Roman"/>
                <w:sz w:val="24"/>
                <w:szCs w:val="24"/>
              </w:rPr>
              <w:t xml:space="preserve"> McCallister, E., T. Grance, &amp; K. Scarfone, </w:t>
            </w:r>
            <w:r>
              <w:rPr>
                <w:rFonts w:ascii="Times New Roman" w:eastAsia="Times New Roman" w:hAnsi="Times New Roman" w:cs="Times New Roman"/>
                <w:sz w:val="24"/>
                <w:szCs w:val="24"/>
              </w:rPr>
              <w:t xml:space="preserve">NIST </w:t>
            </w:r>
            <w:r w:rsidRPr="004439FF">
              <w:rPr>
                <w:rFonts w:ascii="Times New Roman" w:eastAsia="Times New Roman" w:hAnsi="Times New Roman" w:cs="Times New Roman"/>
                <w:sz w:val="24"/>
                <w:szCs w:val="24"/>
              </w:rPr>
              <w:t>Information Technology Laboratory</w:t>
            </w:r>
            <w:r w:rsidRPr="004439FF">
              <w:rPr>
                <w:rFonts w:ascii="Times New Roman" w:eastAsia="Times New Roman" w:hAnsi="Times New Roman" w:cs="Times New Roman"/>
                <w:i/>
                <w:iCs/>
                <w:sz w:val="24"/>
                <w:szCs w:val="24"/>
              </w:rPr>
              <w:t>, </w:t>
            </w:r>
            <w:r w:rsidRPr="004439FF">
              <w:rPr>
                <w:rFonts w:ascii="Times New Roman" w:eastAsia="Times New Roman" w:hAnsi="Times New Roman" w:cs="Times New Roman"/>
                <w:sz w:val="24"/>
                <w:szCs w:val="24"/>
              </w:rPr>
              <w:t>(2010, April)</w:t>
            </w:r>
          </w:p>
          <w:p w14:paraId="685E075F" w14:textId="0685F342" w:rsidR="0003081D" w:rsidRPr="00D50485" w:rsidRDefault="0003081D" w:rsidP="0003081D">
            <w:pPr>
              <w:numPr>
                <w:ilvl w:val="0"/>
                <w:numId w:val="41"/>
              </w:numPr>
              <w:spacing w:before="100" w:beforeAutospacing="1" w:after="100" w:afterAutospacing="1"/>
              <w:rPr>
                <w:rFonts w:ascii="Times New Roman" w:eastAsia="Times New Roman" w:hAnsi="Times New Roman" w:cs="Times New Roman"/>
                <w:sz w:val="24"/>
                <w:szCs w:val="24"/>
              </w:rPr>
            </w:pPr>
            <w:hyperlink r:id="rId23" w:history="1">
              <w:r w:rsidRPr="00D50485">
                <w:rPr>
                  <w:rStyle w:val="Hyperlink"/>
                  <w:rFonts w:ascii="Times New Roman" w:eastAsia="Times New Roman" w:hAnsi="Times New Roman" w:cs="Times New Roman"/>
                  <w:sz w:val="24"/>
                  <w:szCs w:val="24"/>
                </w:rPr>
                <w:t>Cyber Basics: Lesson E2: Hands-on with Password Audits</w:t>
              </w:r>
            </w:hyperlink>
            <w:r>
              <w:rPr>
                <w:rFonts w:ascii="Times New Roman" w:eastAsia="Times New Roman" w:hAnsi="Times New Roman" w:cs="Times New Roman"/>
                <w:sz w:val="24"/>
                <w:szCs w:val="24"/>
              </w:rPr>
              <w:t>, Virginia Cyber Range</w:t>
            </w:r>
            <w:r w:rsidRPr="00D50485">
              <w:rPr>
                <w:rFonts w:ascii="Times New Roman" w:eastAsia="Times New Roman" w:hAnsi="Times New Roman" w:cs="Times New Roman"/>
                <w:sz w:val="24"/>
                <w:szCs w:val="24"/>
              </w:rPr>
              <w:t> </w:t>
            </w:r>
          </w:p>
          <w:p w14:paraId="0F850D6D" w14:textId="77777777"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66A1F5E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Communication</w:t>
            </w:r>
          </w:p>
          <w:p w14:paraId="6E64537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w:t>
            </w:r>
          </w:p>
          <w:p w14:paraId="19E322A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39B4FE1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6F85872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709E131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7B4E6CC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AB02D5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23C93A9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79D9FC6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3AB5398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556C29A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Introduction to Marketing Concepts</w:t>
            </w:r>
          </w:p>
          <w:p w14:paraId="3188094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4AD88F1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Social Media Strategies</w:t>
            </w:r>
          </w:p>
          <w:p w14:paraId="70F5EB7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2558634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w:t>
            </w:r>
          </w:p>
          <w:p w14:paraId="4AE60D5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769A74F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1E85B73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0AD3901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Retail Management</w:t>
            </w:r>
          </w:p>
          <w:p w14:paraId="714B1ED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Social Media Strategies</w:t>
            </w:r>
          </w:p>
          <w:p w14:paraId="69EAF43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4AD2542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9559633" w14:textId="15647B13"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1581A4DA" w14:textId="4DC16C57"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w:t>
            </w:r>
          </w:p>
        </w:tc>
      </w:tr>
      <w:tr w:rsidR="0003081D" w:rsidRPr="0093205B" w14:paraId="5FB06BF3" w14:textId="299E0781" w:rsidTr="00BE3529">
        <w:tc>
          <w:tcPr>
            <w:tcW w:w="205" w:type="pct"/>
            <w:tcBorders>
              <w:bottom w:val="single" w:sz="4" w:space="0" w:color="auto"/>
            </w:tcBorders>
            <w:shd w:val="clear" w:color="auto" w:fill="FFFFFF" w:themeFill="background1"/>
          </w:tcPr>
          <w:p w14:paraId="61E0AF04" w14:textId="2D34FC0A"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74</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829EAA6" w14:textId="7C0834DB"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Analyze the social and legal significance of the ongoing collection of personal digital information. </w:t>
            </w:r>
          </w:p>
        </w:tc>
        <w:tc>
          <w:tcPr>
            <w:tcW w:w="1512" w:type="pct"/>
          </w:tcPr>
          <w:p w14:paraId="7D4A33F6" w14:textId="77777777"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Analysis should include</w:t>
            </w:r>
          </w:p>
          <w:p w14:paraId="22B86279" w14:textId="77777777" w:rsidR="0003081D" w:rsidRPr="004439FF" w:rsidRDefault="0003081D" w:rsidP="0003081D">
            <w:pPr>
              <w:numPr>
                <w:ilvl w:val="0"/>
                <w:numId w:val="42"/>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understanding the influence of your personal digital information on future career opportunities (e.g., getting into college, obtaining employment)</w:t>
            </w:r>
          </w:p>
          <w:p w14:paraId="16A68A69" w14:textId="77777777" w:rsidR="0003081D" w:rsidRPr="004439FF" w:rsidRDefault="0003081D" w:rsidP="0003081D">
            <w:pPr>
              <w:numPr>
                <w:ilvl w:val="0"/>
                <w:numId w:val="42"/>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researching news articles that demonstrate the effects of posting personal digital information</w:t>
            </w:r>
          </w:p>
          <w:p w14:paraId="0E189871" w14:textId="77777777" w:rsidR="0003081D" w:rsidRPr="004439FF" w:rsidRDefault="0003081D" w:rsidP="0003081D">
            <w:pPr>
              <w:numPr>
                <w:ilvl w:val="0"/>
                <w:numId w:val="42"/>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interpreting the legal consequences of the collection of your personal digital information.</w:t>
            </w:r>
          </w:p>
          <w:p w14:paraId="6B1BBA1E" w14:textId="5A850CCD"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774DE31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Communication</w:t>
            </w:r>
          </w:p>
          <w:p w14:paraId="020D590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Ethics</w:t>
            </w:r>
          </w:p>
          <w:p w14:paraId="551CFE3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545259C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764C170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601CC75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4B18B71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E35B13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3CDBA6F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 &amp; Risk Management</w:t>
            </w:r>
          </w:p>
          <w:p w14:paraId="51A0A5A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1B0098D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00F361E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Marketing Concepts</w:t>
            </w:r>
          </w:p>
          <w:p w14:paraId="13FF4B1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43F13E8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Introduction to Social Media Strategies</w:t>
            </w:r>
          </w:p>
          <w:p w14:paraId="18F784D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AB0D1A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w:t>
            </w:r>
          </w:p>
          <w:p w14:paraId="1C68A6F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75D98E9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364040A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59FCFBA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Retail Management</w:t>
            </w:r>
          </w:p>
          <w:p w14:paraId="594EAC8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Social Media Strategies</w:t>
            </w:r>
          </w:p>
          <w:p w14:paraId="3A3D8AB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3054D2B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74189A0B" w14:textId="6B297405"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2E929E34" w14:textId="377279DD"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11.C,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r>
              <w:rPr>
                <w:rFonts w:ascii="Times New Roman" w:eastAsia="Times New Roman" w:hAnsi="Times New Roman" w:cs="Times New Roman"/>
                <w:sz w:val="24"/>
                <w:szCs w:val="24"/>
              </w:rPr>
              <w:t xml:space="preserve">, </w:t>
            </w:r>
          </w:p>
        </w:tc>
      </w:tr>
      <w:tr w:rsidR="0003081D" w:rsidRPr="0093205B" w14:paraId="3624B18F" w14:textId="49CC0F86" w:rsidTr="00BE3529">
        <w:tc>
          <w:tcPr>
            <w:tcW w:w="205" w:type="pct"/>
            <w:tcBorders>
              <w:bottom w:val="single" w:sz="4" w:space="0" w:color="auto"/>
            </w:tcBorders>
            <w:shd w:val="clear" w:color="auto" w:fill="FFFFFF" w:themeFill="background1"/>
          </w:tcPr>
          <w:p w14:paraId="215DF77B" w14:textId="7AC20A6B"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lastRenderedPageBreak/>
              <w:t>75</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4F02125C" w14:textId="4CACCF60" w:rsidR="0003081D" w:rsidRPr="00313C9A" w:rsidRDefault="0003081D" w:rsidP="0003081D">
            <w:pPr>
              <w:rPr>
                <w:rFonts w:ascii="Times New Roman" w:eastAsia="Times New Roman" w:hAnsi="Times New Roman" w:cs="Times New Roman"/>
                <w:sz w:val="24"/>
                <w:szCs w:val="24"/>
              </w:rPr>
            </w:pPr>
            <w:r>
              <w:rPr>
                <w:rFonts w:ascii="Times New Roman" w:hAnsi="Times New Roman" w:cs="Times New Roman"/>
                <w:sz w:val="24"/>
                <w:szCs w:val="24"/>
              </w:rPr>
              <w:t>Distinguish between</w:t>
            </w:r>
            <w:r w:rsidRPr="00313C9A">
              <w:rPr>
                <w:rFonts w:ascii="Times New Roman" w:hAnsi="Times New Roman" w:cs="Times New Roman"/>
                <w:sz w:val="24"/>
                <w:szCs w:val="24"/>
              </w:rPr>
              <w:t xml:space="preserve"> the most common ways data can be stored. </w:t>
            </w:r>
          </w:p>
        </w:tc>
        <w:tc>
          <w:tcPr>
            <w:tcW w:w="1512" w:type="pct"/>
          </w:tcPr>
          <w:p w14:paraId="702C561B" w14:textId="76F7CC4E"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Distinction</w:t>
            </w:r>
            <w:r w:rsidRPr="004439FF">
              <w:rPr>
                <w:rFonts w:ascii="Times New Roman" w:eastAsia="Times New Roman" w:hAnsi="Times New Roman" w:cs="Times New Roman"/>
                <w:sz w:val="24"/>
                <w:szCs w:val="24"/>
              </w:rPr>
              <w:t xml:space="preserve"> should include </w:t>
            </w:r>
          </w:p>
          <w:p w14:paraId="25F38974" w14:textId="5F394A9D" w:rsidR="0003081D" w:rsidRDefault="0003081D" w:rsidP="0003081D">
            <w:pPr>
              <w:numPr>
                <w:ilvl w:val="0"/>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portable storage (e.g., Universal Serial Bus [USB] drives, memory cards)</w:t>
            </w:r>
          </w:p>
          <w:p w14:paraId="760D5CDB" w14:textId="48121FA9" w:rsidR="0003081D" w:rsidRPr="004439FF" w:rsidRDefault="0003081D" w:rsidP="0003081D">
            <w:pPr>
              <w:numPr>
                <w:ilvl w:val="0"/>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local storage (e.g., hard disk drives [HDD], solid-state drives [SSD])</w:t>
            </w:r>
          </w:p>
          <w:p w14:paraId="3B00DCFF" w14:textId="7E14A43F" w:rsidR="0003081D" w:rsidRDefault="0003081D" w:rsidP="0003081D">
            <w:pPr>
              <w:numPr>
                <w:ilvl w:val="0"/>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network storage (e.g., network-attached storage [NAS])</w:t>
            </w:r>
          </w:p>
          <w:p w14:paraId="793212B9" w14:textId="45F225F7" w:rsidR="0003081D" w:rsidRPr="004439FF" w:rsidRDefault="0003081D" w:rsidP="0003081D">
            <w:pPr>
              <w:numPr>
                <w:ilvl w:val="0"/>
                <w:numId w:val="45"/>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cloud storage</w:t>
            </w:r>
            <w:r>
              <w:rPr>
                <w:rFonts w:ascii="Times New Roman" w:eastAsia="Times New Roman" w:hAnsi="Times New Roman" w:cs="Times New Roman"/>
                <w:sz w:val="24"/>
                <w:szCs w:val="24"/>
              </w:rPr>
              <w:t xml:space="preserve"> (e.g., Google Drive, Dropbox, Microsoft OneDrive, Apple iCloud Drive)</w:t>
            </w:r>
            <w:r w:rsidRPr="004439FF">
              <w:rPr>
                <w:rFonts w:ascii="Times New Roman" w:eastAsia="Times New Roman" w:hAnsi="Times New Roman" w:cs="Times New Roman"/>
                <w:sz w:val="24"/>
                <w:szCs w:val="24"/>
              </w:rPr>
              <w:t>. </w:t>
            </w:r>
          </w:p>
          <w:p w14:paraId="1D872BD7" w14:textId="186C693D"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0665EF6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Communication</w:t>
            </w:r>
          </w:p>
          <w:p w14:paraId="0F9D88F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299B9FE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525241A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38AD6A4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6FD1F72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6502C40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3627BB0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2D3EDE0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5FD7736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773023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4229FDD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5FFBB12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55C786F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6291D09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Website Coding &amp; Development</w:t>
            </w:r>
          </w:p>
          <w:p w14:paraId="4F227B7C" w14:textId="0EFB9A9B"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347C7154" w14:textId="2154B017"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p>
        </w:tc>
      </w:tr>
      <w:tr w:rsidR="0003081D" w:rsidRPr="0093205B" w14:paraId="520BE092" w14:textId="251481B4" w:rsidTr="00BE3529">
        <w:tc>
          <w:tcPr>
            <w:tcW w:w="205" w:type="pct"/>
            <w:tcBorders>
              <w:bottom w:val="single" w:sz="4" w:space="0" w:color="auto"/>
            </w:tcBorders>
            <w:shd w:val="clear" w:color="auto" w:fill="FFFFFF" w:themeFill="background1"/>
          </w:tcPr>
          <w:p w14:paraId="609EAF77" w14:textId="42665F57" w:rsidR="0003081D" w:rsidRDefault="0003081D" w:rsidP="0003081D">
            <w:pPr>
              <w:rPr>
                <w:rFonts w:ascii="Times New Roman" w:hAnsi="Times New Roman" w:cs="Times New Roman"/>
                <w:sz w:val="24"/>
                <w:szCs w:val="24"/>
              </w:rPr>
            </w:pPr>
            <w:r>
              <w:rPr>
                <w:rFonts w:ascii="Times New Roman" w:hAnsi="Times New Roman" w:cs="Times New Roman"/>
                <w:sz w:val="24"/>
                <w:szCs w:val="24"/>
              </w:rPr>
              <w:t>76</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42BE5DA5" w14:textId="6014F81E" w:rsidR="0003081D" w:rsidRPr="00313C9A" w:rsidRDefault="0003081D" w:rsidP="0003081D">
            <w:pPr>
              <w:rPr>
                <w:rFonts w:ascii="Times New Roman" w:hAnsi="Times New Roman" w:cs="Times New Roman"/>
                <w:sz w:val="24"/>
                <w:szCs w:val="24"/>
              </w:rPr>
            </w:pPr>
            <w:r w:rsidRPr="00313C9A">
              <w:rPr>
                <w:rFonts w:ascii="Times New Roman" w:hAnsi="Times New Roman" w:cs="Times New Roman"/>
                <w:sz w:val="24"/>
                <w:szCs w:val="24"/>
              </w:rPr>
              <w:t>Identify representation of data at lowest levels.</w:t>
            </w:r>
          </w:p>
        </w:tc>
        <w:tc>
          <w:tcPr>
            <w:tcW w:w="1512" w:type="pct"/>
          </w:tcPr>
          <w:p w14:paraId="1F7F717D" w14:textId="77777777"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Identification should include</w:t>
            </w:r>
          </w:p>
          <w:p w14:paraId="77319309" w14:textId="77777777" w:rsidR="0003081D" w:rsidRPr="0000210D" w:rsidRDefault="0003081D" w:rsidP="0003081D">
            <w:pPr>
              <w:numPr>
                <w:ilvl w:val="0"/>
                <w:numId w:val="59"/>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recognizing binary data</w:t>
            </w:r>
          </w:p>
          <w:p w14:paraId="43E2BD2D" w14:textId="77777777" w:rsidR="0003081D" w:rsidRPr="0000210D" w:rsidRDefault="0003081D" w:rsidP="0003081D">
            <w:pPr>
              <w:numPr>
                <w:ilvl w:val="0"/>
                <w:numId w:val="59"/>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recognizing hexadecimal data, and its relationship to binary data</w:t>
            </w:r>
          </w:p>
          <w:p w14:paraId="6C803964" w14:textId="03B49DEE" w:rsidR="0003081D" w:rsidRPr="0000210D" w:rsidRDefault="0003081D" w:rsidP="0003081D">
            <w:pPr>
              <w:numPr>
                <w:ilvl w:val="0"/>
                <w:numId w:val="59"/>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 xml:space="preserve">recognizing the representation of data in other common numbering systems such as </w:t>
            </w:r>
            <w:r>
              <w:rPr>
                <w:rFonts w:ascii="Times New Roman" w:eastAsia="Times New Roman" w:hAnsi="Times New Roman" w:cs="Times New Roman"/>
                <w:sz w:val="24"/>
                <w:szCs w:val="24"/>
              </w:rPr>
              <w:t>Base8</w:t>
            </w:r>
            <w:r w:rsidRPr="0000210D">
              <w:rPr>
                <w:rFonts w:ascii="Times New Roman" w:eastAsia="Times New Roman" w:hAnsi="Times New Roman" w:cs="Times New Roman"/>
                <w:sz w:val="24"/>
                <w:szCs w:val="24"/>
              </w:rPr>
              <w:t xml:space="preserve"> and Base64.</w:t>
            </w:r>
          </w:p>
          <w:p w14:paraId="1C1B4E9F" w14:textId="77777777"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6566E1C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6F1903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6C35D1B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67BC180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35F197D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105AAC6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0195E0F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6DE31D0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3CDD2DB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0C30D12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47D58E8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66CAA3F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71762C0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7AE9697B" w14:textId="38856B67"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1EC0963B" w14:textId="5BBEE6F5"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0BB8A440" w14:textId="5D5025FB" w:rsidTr="00BE3529">
        <w:tc>
          <w:tcPr>
            <w:tcW w:w="205" w:type="pct"/>
            <w:tcBorders>
              <w:bottom w:val="single" w:sz="4" w:space="0" w:color="auto"/>
            </w:tcBorders>
            <w:shd w:val="clear" w:color="auto" w:fill="FFFFFF" w:themeFill="background1"/>
          </w:tcPr>
          <w:p w14:paraId="6F7380DB" w14:textId="7291EB20"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77</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7859DFF2" w14:textId="2CEBDC69"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Explain the difference between data at rest, data in transit, and data being processed. </w:t>
            </w:r>
          </w:p>
        </w:tc>
        <w:tc>
          <w:tcPr>
            <w:tcW w:w="1512" w:type="pct"/>
          </w:tcPr>
          <w:p w14:paraId="5CFE05C8" w14:textId="77777777"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Explanation should include</w:t>
            </w:r>
          </w:p>
          <w:p w14:paraId="1830A752" w14:textId="77777777" w:rsidR="0003081D" w:rsidRPr="004439FF" w:rsidRDefault="0003081D" w:rsidP="0003081D">
            <w:pPr>
              <w:numPr>
                <w:ilvl w:val="0"/>
                <w:numId w:val="46"/>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defining </w:t>
            </w:r>
            <w:r w:rsidRPr="004439FF">
              <w:rPr>
                <w:rFonts w:ascii="Times New Roman" w:eastAsia="Times New Roman" w:hAnsi="Times New Roman" w:cs="Times New Roman"/>
                <w:i/>
                <w:iCs/>
                <w:sz w:val="24"/>
                <w:szCs w:val="24"/>
              </w:rPr>
              <w:t>data at rest</w:t>
            </w:r>
            <w:r w:rsidRPr="004439FF">
              <w:rPr>
                <w:rFonts w:ascii="Times New Roman" w:eastAsia="Times New Roman" w:hAnsi="Times New Roman" w:cs="Times New Roman"/>
                <w:sz w:val="24"/>
                <w:szCs w:val="24"/>
              </w:rPr>
              <w:t> (i.e., storage)</w:t>
            </w:r>
          </w:p>
          <w:p w14:paraId="1D8FAA37" w14:textId="77777777" w:rsidR="0003081D" w:rsidRPr="004439FF" w:rsidRDefault="0003081D" w:rsidP="0003081D">
            <w:pPr>
              <w:numPr>
                <w:ilvl w:val="0"/>
                <w:numId w:val="46"/>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defining </w:t>
            </w:r>
            <w:r w:rsidRPr="004439FF">
              <w:rPr>
                <w:rFonts w:ascii="Times New Roman" w:eastAsia="Times New Roman" w:hAnsi="Times New Roman" w:cs="Times New Roman"/>
                <w:i/>
                <w:iCs/>
                <w:sz w:val="24"/>
                <w:szCs w:val="24"/>
              </w:rPr>
              <w:t>data in transit</w:t>
            </w:r>
            <w:r w:rsidRPr="004439FF">
              <w:rPr>
                <w:rFonts w:ascii="Times New Roman" w:eastAsia="Times New Roman" w:hAnsi="Times New Roman" w:cs="Times New Roman"/>
                <w:sz w:val="24"/>
                <w:szCs w:val="24"/>
              </w:rPr>
              <w:t> (i.e., transmission)</w:t>
            </w:r>
          </w:p>
          <w:p w14:paraId="2B81C704" w14:textId="77777777" w:rsidR="0003081D" w:rsidRPr="004439FF" w:rsidRDefault="0003081D" w:rsidP="0003081D">
            <w:pPr>
              <w:numPr>
                <w:ilvl w:val="0"/>
                <w:numId w:val="46"/>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defining </w:t>
            </w:r>
            <w:r w:rsidRPr="004439FF">
              <w:rPr>
                <w:rFonts w:ascii="Times New Roman" w:eastAsia="Times New Roman" w:hAnsi="Times New Roman" w:cs="Times New Roman"/>
                <w:i/>
                <w:iCs/>
                <w:sz w:val="24"/>
                <w:szCs w:val="24"/>
              </w:rPr>
              <w:t>data being processed</w:t>
            </w:r>
            <w:r w:rsidRPr="004439FF">
              <w:rPr>
                <w:rFonts w:ascii="Times New Roman" w:eastAsia="Times New Roman" w:hAnsi="Times New Roman" w:cs="Times New Roman"/>
                <w:sz w:val="24"/>
                <w:szCs w:val="24"/>
              </w:rPr>
              <w:t> (i.e., memory)</w:t>
            </w:r>
          </w:p>
          <w:p w14:paraId="2CBC9F6C" w14:textId="77777777" w:rsidR="0003081D" w:rsidRPr="004439FF" w:rsidRDefault="0003081D" w:rsidP="0003081D">
            <w:pPr>
              <w:numPr>
                <w:ilvl w:val="0"/>
                <w:numId w:val="46"/>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differentiating among each. </w:t>
            </w:r>
          </w:p>
          <w:p w14:paraId="2AF1361C" w14:textId="41EEB95B"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28C5840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C662DB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36F5DD3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Analyss</w:t>
            </w:r>
          </w:p>
          <w:p w14:paraId="113559B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46C03C5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57D7B48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0935F14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57697F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61B0069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38FA9DD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Mobile Application Development</w:t>
            </w:r>
          </w:p>
          <w:p w14:paraId="0186DF3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E2CD4E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08EFAE8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572BB95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4854D8A1" w14:textId="61C17ED6"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66CDF223" w14:textId="6B8C8723"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42B0C797" w14:textId="05CF0E65" w:rsidTr="00BE3529">
        <w:tc>
          <w:tcPr>
            <w:tcW w:w="205" w:type="pct"/>
            <w:tcBorders>
              <w:bottom w:val="single" w:sz="4" w:space="0" w:color="auto"/>
            </w:tcBorders>
            <w:shd w:val="clear" w:color="auto" w:fill="FFFFFF" w:themeFill="background1"/>
          </w:tcPr>
          <w:p w14:paraId="0F607374" w14:textId="47F4E374"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78</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04F0AA9F" w14:textId="3D235429"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Identify the most common ways data is used. </w:t>
            </w:r>
          </w:p>
        </w:tc>
        <w:tc>
          <w:tcPr>
            <w:tcW w:w="1512" w:type="pct"/>
          </w:tcPr>
          <w:p w14:paraId="725B606B" w14:textId="77777777" w:rsidR="0003081D" w:rsidRDefault="0003081D" w:rsidP="0003081D">
            <w:p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Identification should include how to extract specific information from stored data (e.g., data filtering; data queries including structured query language [SQL]; data mining; data analytics). </w:t>
            </w:r>
          </w:p>
          <w:p w14:paraId="1FCE5920" w14:textId="5C3195F6"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522F994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0717A57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31337EF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1F9A1D6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7665B15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3650F25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5A6D627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316698C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47FF598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2A19ED4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3FB08BD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72F1A92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3BF2DBD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6EE79FA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0A6675F1" w14:textId="46E431B1"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7367FED2" w14:textId="0D4DED6B"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p>
        </w:tc>
      </w:tr>
      <w:tr w:rsidR="0003081D" w:rsidRPr="0093205B" w14:paraId="0130B659" w14:textId="77A7BF16" w:rsidTr="00BE3529">
        <w:tc>
          <w:tcPr>
            <w:tcW w:w="205" w:type="pct"/>
            <w:tcBorders>
              <w:bottom w:val="single" w:sz="4" w:space="0" w:color="auto"/>
            </w:tcBorders>
            <w:shd w:val="clear" w:color="auto" w:fill="FFFFFF" w:themeFill="background1"/>
          </w:tcPr>
          <w:p w14:paraId="7F479CC9" w14:textId="6833609B"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79</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AA6EC99" w14:textId="0239D25B"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Discuss how data can be compromised, corrupted, or lost. </w:t>
            </w:r>
          </w:p>
        </w:tc>
        <w:tc>
          <w:tcPr>
            <w:tcW w:w="1512" w:type="pct"/>
          </w:tcPr>
          <w:p w14:paraId="479B7F7A" w14:textId="77777777"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Discussion should include</w:t>
            </w:r>
          </w:p>
          <w:p w14:paraId="33763D85" w14:textId="77777777" w:rsidR="0003081D" w:rsidRPr="004439FF" w:rsidRDefault="0003081D" w:rsidP="0003081D">
            <w:pPr>
              <w:numPr>
                <w:ilvl w:val="0"/>
                <w:numId w:val="47"/>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how vulnerabilities exist regardless of the state (e.g., data at rest, data in transit, data being processed) of the data</w:t>
            </w:r>
          </w:p>
          <w:p w14:paraId="5A22D4C2" w14:textId="77777777" w:rsidR="0003081D" w:rsidRPr="004439FF" w:rsidRDefault="0003081D" w:rsidP="0003081D">
            <w:pPr>
              <w:numPr>
                <w:ilvl w:val="0"/>
                <w:numId w:val="47"/>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lastRenderedPageBreak/>
              <w:t>methods by which data could be compromised (e.g., corruption, loss, SQL-injection attacks, ransomware, sabotage). </w:t>
            </w:r>
          </w:p>
          <w:p w14:paraId="60CF83A5" w14:textId="44A18505"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3B53285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Coding and Programming</w:t>
            </w:r>
          </w:p>
          <w:p w14:paraId="003F980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22B8192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0BA9305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74AFDBD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19925C7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Introduction to Business Communication</w:t>
            </w:r>
          </w:p>
          <w:p w14:paraId="1EF3120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6E07A8F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36E96FA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346C6F5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3EF8667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5A80123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7E469A4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&amp; Services</w:t>
            </w:r>
          </w:p>
          <w:p w14:paraId="24CEC3F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553DE13B" w14:textId="13E3CA26"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795AB87C" w14:textId="068EDE04"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11.C,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r>
              <w:rPr>
                <w:rFonts w:ascii="Times New Roman" w:eastAsia="Times New Roman" w:hAnsi="Times New Roman" w:cs="Times New Roman"/>
                <w:sz w:val="24"/>
                <w:szCs w:val="24"/>
              </w:rPr>
              <w:t xml:space="preserve">, </w:t>
            </w:r>
          </w:p>
        </w:tc>
      </w:tr>
      <w:tr w:rsidR="0003081D" w:rsidRPr="0093205B" w14:paraId="5D21FB07" w14:textId="286452E0" w:rsidTr="00BE3529">
        <w:tc>
          <w:tcPr>
            <w:tcW w:w="205" w:type="pct"/>
            <w:tcBorders>
              <w:bottom w:val="single" w:sz="4" w:space="0" w:color="auto"/>
            </w:tcBorders>
            <w:shd w:val="clear" w:color="auto" w:fill="FFFFFF" w:themeFill="background1"/>
          </w:tcPr>
          <w:p w14:paraId="100D25FD" w14:textId="018523F4"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80</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1973BA1A" w14:textId="7956BFE8"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Explain how businesses and individuals can protect themselves against threats to their data.</w:t>
            </w:r>
          </w:p>
        </w:tc>
        <w:tc>
          <w:tcPr>
            <w:tcW w:w="1512" w:type="pct"/>
          </w:tcPr>
          <w:p w14:paraId="1F020047" w14:textId="77777777"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Explanation should include</w:t>
            </w:r>
          </w:p>
          <w:p w14:paraId="2AD1686E" w14:textId="77777777" w:rsidR="0003081D" w:rsidRPr="004439FF" w:rsidRDefault="0003081D" w:rsidP="0003081D">
            <w:pPr>
              <w:numPr>
                <w:ilvl w:val="0"/>
                <w:numId w:val="4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secure design principles</w:t>
            </w:r>
          </w:p>
          <w:p w14:paraId="3EA0061F" w14:textId="77777777" w:rsidR="0003081D" w:rsidRPr="004439FF" w:rsidRDefault="0003081D" w:rsidP="0003081D">
            <w:pPr>
              <w:numPr>
                <w:ilvl w:val="0"/>
                <w:numId w:val="4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security mechanisms</w:t>
            </w:r>
          </w:p>
          <w:p w14:paraId="1C17BC04" w14:textId="77777777" w:rsidR="0003081D" w:rsidRPr="004439FF" w:rsidRDefault="0003081D" w:rsidP="0003081D">
            <w:pPr>
              <w:numPr>
                <w:ilvl w:val="0"/>
                <w:numId w:val="4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examples of how data can be protected when in the following states:</w:t>
            </w:r>
          </w:p>
          <w:p w14:paraId="55949661" w14:textId="77777777" w:rsidR="0003081D" w:rsidRPr="004439FF" w:rsidRDefault="0003081D" w:rsidP="0003081D">
            <w:pPr>
              <w:numPr>
                <w:ilvl w:val="1"/>
                <w:numId w:val="4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Data at rest</w:t>
            </w:r>
          </w:p>
          <w:p w14:paraId="4059F888" w14:textId="77777777" w:rsidR="0003081D" w:rsidRPr="004439FF" w:rsidRDefault="0003081D" w:rsidP="0003081D">
            <w:pPr>
              <w:numPr>
                <w:ilvl w:val="2"/>
                <w:numId w:val="4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authentication (e.g., passwords, biometrics)</w:t>
            </w:r>
          </w:p>
          <w:p w14:paraId="56A04575" w14:textId="526BB30B" w:rsidR="0003081D" w:rsidRPr="004439FF" w:rsidRDefault="0003081D" w:rsidP="0003081D">
            <w:pPr>
              <w:numPr>
                <w:ilvl w:val="2"/>
                <w:numId w:val="4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encryption</w:t>
            </w:r>
            <w:r>
              <w:rPr>
                <w:rFonts w:ascii="Times New Roman" w:eastAsia="Times New Roman" w:hAnsi="Times New Roman" w:cs="Times New Roman"/>
                <w:sz w:val="24"/>
                <w:szCs w:val="24"/>
              </w:rPr>
              <w:t xml:space="preserve"> (symmetric and asymmetric)</w:t>
            </w:r>
          </w:p>
          <w:p w14:paraId="5D95815A" w14:textId="77777777" w:rsidR="0003081D" w:rsidRPr="004439FF" w:rsidRDefault="0003081D" w:rsidP="0003081D">
            <w:pPr>
              <w:numPr>
                <w:ilvl w:val="2"/>
                <w:numId w:val="4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permissions</w:t>
            </w:r>
          </w:p>
          <w:p w14:paraId="4B905075" w14:textId="77777777" w:rsidR="0003081D" w:rsidRPr="004439FF" w:rsidRDefault="0003081D" w:rsidP="0003081D">
            <w:pPr>
              <w:numPr>
                <w:ilvl w:val="2"/>
                <w:numId w:val="48"/>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backups</w:t>
            </w:r>
          </w:p>
          <w:p w14:paraId="067BD23D" w14:textId="1C7A89F4" w:rsidR="0003081D" w:rsidRPr="004439FF" w:rsidRDefault="0003081D" w:rsidP="0003081D">
            <w:pPr>
              <w:numPr>
                <w:ilvl w:val="2"/>
                <w:numId w:val="48"/>
              </w:numPr>
              <w:spacing w:before="100" w:before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 xml:space="preserve">perimeter security (e.g., firewall, </w:t>
            </w:r>
            <w:r>
              <w:rPr>
                <w:rFonts w:ascii="Times New Roman" w:eastAsia="Times New Roman" w:hAnsi="Times New Roman" w:cs="Times New Roman"/>
                <w:sz w:val="24"/>
                <w:szCs w:val="24"/>
              </w:rPr>
              <w:t>Virtual Private Network [</w:t>
            </w:r>
            <w:r w:rsidRPr="004439FF">
              <w:rPr>
                <w:rFonts w:ascii="Times New Roman" w:eastAsia="Times New Roman" w:hAnsi="Times New Roman" w:cs="Times New Roman"/>
                <w:sz w:val="24"/>
                <w:szCs w:val="24"/>
              </w:rPr>
              <w:t>VPN</w:t>
            </w:r>
            <w:r>
              <w:rPr>
                <w:rFonts w:ascii="Times New Roman" w:eastAsia="Times New Roman" w:hAnsi="Times New Roman" w:cs="Times New Roman"/>
                <w:sz w:val="24"/>
                <w:szCs w:val="24"/>
              </w:rPr>
              <w:t>]</w:t>
            </w:r>
            <w:r w:rsidRPr="004439FF">
              <w:rPr>
                <w:rFonts w:ascii="Times New Roman" w:eastAsia="Times New Roman" w:hAnsi="Times New Roman" w:cs="Times New Roman"/>
                <w:sz w:val="24"/>
                <w:szCs w:val="24"/>
              </w:rPr>
              <w:t>)</w:t>
            </w:r>
          </w:p>
          <w:p w14:paraId="49F47398" w14:textId="77777777" w:rsidR="0003081D" w:rsidRDefault="0003081D" w:rsidP="0003081D">
            <w:pPr>
              <w:numPr>
                <w:ilvl w:val="1"/>
                <w:numId w:val="49"/>
              </w:numPr>
              <w:spacing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 xml:space="preserve">Data in transit </w:t>
            </w:r>
          </w:p>
          <w:p w14:paraId="573D339E" w14:textId="1DF6B19B" w:rsidR="0003081D" w:rsidRPr="004439FF" w:rsidRDefault="0003081D" w:rsidP="0003081D">
            <w:pPr>
              <w:numPr>
                <w:ilvl w:val="2"/>
                <w:numId w:val="49"/>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cryptography</w:t>
            </w:r>
          </w:p>
          <w:p w14:paraId="61F21CD9" w14:textId="77777777" w:rsidR="0003081D" w:rsidRPr="004439FF" w:rsidRDefault="0003081D" w:rsidP="0003081D">
            <w:pPr>
              <w:numPr>
                <w:ilvl w:val="1"/>
                <w:numId w:val="49"/>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Data being processed</w:t>
            </w:r>
          </w:p>
          <w:p w14:paraId="2049929E" w14:textId="77777777" w:rsidR="0003081D" w:rsidRPr="004439FF" w:rsidRDefault="0003081D" w:rsidP="0003081D">
            <w:pPr>
              <w:numPr>
                <w:ilvl w:val="2"/>
                <w:numId w:val="49"/>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patching</w:t>
            </w:r>
          </w:p>
          <w:p w14:paraId="418A6C73" w14:textId="77777777" w:rsidR="0003081D" w:rsidRPr="004439FF" w:rsidRDefault="0003081D" w:rsidP="0003081D">
            <w:pPr>
              <w:numPr>
                <w:ilvl w:val="2"/>
                <w:numId w:val="49"/>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lastRenderedPageBreak/>
              <w:t>host hardening. </w:t>
            </w:r>
          </w:p>
          <w:p w14:paraId="07B724DB" w14:textId="5092A36B"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2CAE7B8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Communication</w:t>
            </w:r>
          </w:p>
          <w:p w14:paraId="3CC5662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w:t>
            </w:r>
          </w:p>
          <w:p w14:paraId="7BEC888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Procedures</w:t>
            </w:r>
          </w:p>
          <w:p w14:paraId="3C3FBE1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746CB18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Cybersecurity</w:t>
            </w:r>
          </w:p>
          <w:p w14:paraId="08E2755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72BC253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36EC283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1CD078D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Business Communication</w:t>
            </w:r>
          </w:p>
          <w:p w14:paraId="04B7967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1212F61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7C78B5E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3DE7A3C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7A82038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68CEE2E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63E4B2F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Technology Support &amp; Services</w:t>
            </w:r>
          </w:p>
          <w:p w14:paraId="0D0D20E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270538B0" w14:textId="4A9D3BD4"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2BCC2F85" w14:textId="298D9B12"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r>
              <w:rPr>
                <w:rFonts w:ascii="Times New Roman" w:eastAsia="Times New Roman" w:hAnsi="Times New Roman" w:cs="Times New Roman"/>
                <w:sz w:val="24"/>
                <w:szCs w:val="24"/>
              </w:rPr>
              <w:t xml:space="preserve">, </w:t>
            </w:r>
          </w:p>
        </w:tc>
      </w:tr>
      <w:tr w:rsidR="0003081D" w:rsidRPr="0093205B" w14:paraId="5C658103" w14:textId="5347DA7B" w:rsidTr="00BE3529">
        <w:trPr>
          <w:trHeight w:val="442"/>
        </w:trPr>
        <w:tc>
          <w:tcPr>
            <w:tcW w:w="205" w:type="pct"/>
            <w:tcBorders>
              <w:bottom w:val="single" w:sz="4" w:space="0" w:color="auto"/>
            </w:tcBorders>
            <w:shd w:val="clear" w:color="auto" w:fill="AEAAAA" w:themeFill="background2" w:themeFillShade="BF"/>
          </w:tcPr>
          <w:p w14:paraId="6A55B34A" w14:textId="77777777" w:rsidR="0003081D" w:rsidRPr="00823FF6" w:rsidRDefault="0003081D" w:rsidP="0003081D">
            <w:pPr>
              <w:spacing w:before="100" w:beforeAutospacing="1" w:after="100" w:afterAutospacing="1"/>
              <w:rPr>
                <w:rFonts w:ascii="Times New Roman" w:eastAsia="Times New Roman" w:hAnsi="Times New Roman" w:cs="Times New Roman"/>
                <w:b/>
                <w:bCs/>
                <w:sz w:val="28"/>
                <w:szCs w:val="28"/>
              </w:rPr>
            </w:pPr>
            <w:bookmarkStart w:id="9" w:name="_Hlk214865279"/>
          </w:p>
        </w:tc>
        <w:tc>
          <w:tcPr>
            <w:tcW w:w="975" w:type="pct"/>
            <w:tcBorders>
              <w:bottom w:val="single" w:sz="4" w:space="0" w:color="auto"/>
            </w:tcBorders>
            <w:shd w:val="clear" w:color="auto" w:fill="AEAAAA" w:themeFill="background2" w:themeFillShade="BF"/>
            <w:tcMar>
              <w:top w:w="43" w:type="dxa"/>
              <w:left w:w="115" w:type="dxa"/>
              <w:bottom w:w="43" w:type="dxa"/>
              <w:right w:w="115" w:type="dxa"/>
            </w:tcMar>
          </w:tcPr>
          <w:p w14:paraId="5A14F5D9" w14:textId="63771461" w:rsidR="0003081D" w:rsidRPr="00823FF6" w:rsidRDefault="0003081D" w:rsidP="0003081D">
            <w:pPr>
              <w:spacing w:before="100" w:beforeAutospacing="1" w:after="100" w:afterAutospacing="1"/>
              <w:rPr>
                <w:rFonts w:ascii="Times New Roman" w:eastAsia="Times New Roman" w:hAnsi="Times New Roman" w:cs="Times New Roman"/>
                <w:sz w:val="28"/>
                <w:szCs w:val="28"/>
              </w:rPr>
            </w:pPr>
            <w:r w:rsidRPr="00823FF6">
              <w:rPr>
                <w:rFonts w:ascii="Times New Roman" w:eastAsia="Times New Roman" w:hAnsi="Times New Roman" w:cs="Times New Roman"/>
                <w:b/>
                <w:bCs/>
                <w:sz w:val="28"/>
                <w:szCs w:val="28"/>
              </w:rPr>
              <w:t>Securing Operating Systems</w:t>
            </w:r>
          </w:p>
        </w:tc>
        <w:tc>
          <w:tcPr>
            <w:tcW w:w="1512" w:type="pct"/>
            <w:tcBorders>
              <w:bottom w:val="single" w:sz="4" w:space="0" w:color="auto"/>
            </w:tcBorders>
            <w:shd w:val="clear" w:color="auto" w:fill="AEAAAA" w:themeFill="background2" w:themeFillShade="BF"/>
          </w:tcPr>
          <w:p w14:paraId="71286AAF" w14:textId="77777777" w:rsidR="0003081D" w:rsidRPr="00823FF6" w:rsidRDefault="0003081D" w:rsidP="0003081D">
            <w:pPr>
              <w:spacing w:before="100" w:beforeAutospacing="1" w:after="100" w:afterAutospacing="1"/>
              <w:rPr>
                <w:rFonts w:ascii="Times New Roman" w:eastAsia="Times New Roman" w:hAnsi="Times New Roman" w:cs="Times New Roman"/>
                <w:sz w:val="28"/>
                <w:szCs w:val="28"/>
              </w:rPr>
            </w:pPr>
          </w:p>
        </w:tc>
        <w:tc>
          <w:tcPr>
            <w:tcW w:w="1155" w:type="pct"/>
            <w:shd w:val="clear" w:color="auto" w:fill="A6A6A6" w:themeFill="background1" w:themeFillShade="A6"/>
          </w:tcPr>
          <w:p w14:paraId="0E742670" w14:textId="77777777"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c>
          <w:tcPr>
            <w:tcW w:w="1153" w:type="pct"/>
            <w:shd w:val="clear" w:color="auto" w:fill="A6A6A6" w:themeFill="background1" w:themeFillShade="A6"/>
          </w:tcPr>
          <w:p w14:paraId="0695805F" w14:textId="0F399913"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r>
      <w:bookmarkEnd w:id="9"/>
      <w:tr w:rsidR="0003081D" w:rsidRPr="0093205B" w14:paraId="29D1EB32" w14:textId="306A6E44" w:rsidTr="00BE3529">
        <w:tc>
          <w:tcPr>
            <w:tcW w:w="205" w:type="pct"/>
            <w:tcBorders>
              <w:bottom w:val="single" w:sz="4" w:space="0" w:color="auto"/>
            </w:tcBorders>
            <w:shd w:val="clear" w:color="auto" w:fill="FFFFFF" w:themeFill="background1"/>
          </w:tcPr>
          <w:p w14:paraId="522FEBC1" w14:textId="65857E89"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81</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415B71B5" w14:textId="496D6E48"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Define the</w:t>
            </w:r>
            <w:r>
              <w:rPr>
                <w:rFonts w:ascii="Times New Roman" w:hAnsi="Times New Roman" w:cs="Times New Roman"/>
                <w:sz w:val="24"/>
                <w:szCs w:val="24"/>
              </w:rPr>
              <w:t xml:space="preserve"> types and</w:t>
            </w:r>
            <w:r w:rsidRPr="00313C9A">
              <w:rPr>
                <w:rFonts w:ascii="Times New Roman" w:hAnsi="Times New Roman" w:cs="Times New Roman"/>
                <w:sz w:val="24"/>
                <w:szCs w:val="24"/>
              </w:rPr>
              <w:t xml:space="preserve"> function</w:t>
            </w:r>
            <w:r>
              <w:rPr>
                <w:rFonts w:ascii="Times New Roman" w:hAnsi="Times New Roman" w:cs="Times New Roman"/>
                <w:sz w:val="24"/>
                <w:szCs w:val="24"/>
              </w:rPr>
              <w:t>s</w:t>
            </w:r>
            <w:r w:rsidRPr="00313C9A">
              <w:rPr>
                <w:rFonts w:ascii="Times New Roman" w:hAnsi="Times New Roman" w:cs="Times New Roman"/>
                <w:sz w:val="24"/>
                <w:szCs w:val="24"/>
              </w:rPr>
              <w:t xml:space="preserve"> </w:t>
            </w:r>
            <w:r>
              <w:rPr>
                <w:rFonts w:ascii="Times New Roman" w:hAnsi="Times New Roman" w:cs="Times New Roman"/>
                <w:sz w:val="24"/>
                <w:szCs w:val="24"/>
              </w:rPr>
              <w:t xml:space="preserve">of </w:t>
            </w:r>
            <w:r w:rsidRPr="00313C9A">
              <w:rPr>
                <w:rFonts w:ascii="Times New Roman" w:hAnsi="Times New Roman" w:cs="Times New Roman"/>
                <w:sz w:val="24"/>
                <w:szCs w:val="24"/>
              </w:rPr>
              <w:t>computer operating system</w:t>
            </w:r>
            <w:r>
              <w:rPr>
                <w:rFonts w:ascii="Times New Roman" w:hAnsi="Times New Roman" w:cs="Times New Roman"/>
                <w:sz w:val="24"/>
                <w:szCs w:val="24"/>
              </w:rPr>
              <w:t>s</w:t>
            </w:r>
            <w:r w:rsidRPr="00313C9A">
              <w:rPr>
                <w:rFonts w:ascii="Times New Roman" w:hAnsi="Times New Roman" w:cs="Times New Roman"/>
                <w:sz w:val="24"/>
                <w:szCs w:val="24"/>
              </w:rPr>
              <w:t xml:space="preserve">. </w:t>
            </w:r>
          </w:p>
        </w:tc>
        <w:tc>
          <w:tcPr>
            <w:tcW w:w="1512" w:type="pct"/>
          </w:tcPr>
          <w:p w14:paraId="211A9521" w14:textId="77777777"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Definition should include</w:t>
            </w:r>
          </w:p>
          <w:p w14:paraId="13D7C4AB" w14:textId="77777777" w:rsidR="0003081D" w:rsidRDefault="0003081D" w:rsidP="0003081D">
            <w:pPr>
              <w:numPr>
                <w:ilvl w:val="0"/>
                <w:numId w:val="5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 xml:space="preserve">the role of </w:t>
            </w:r>
            <w:proofErr w:type="gramStart"/>
            <w:r w:rsidRPr="004439FF">
              <w:rPr>
                <w:rFonts w:ascii="Times New Roman" w:eastAsia="Times New Roman" w:hAnsi="Times New Roman" w:cs="Times New Roman"/>
                <w:sz w:val="24"/>
                <w:szCs w:val="24"/>
              </w:rPr>
              <w:t>the operating system</w:t>
            </w:r>
            <w:proofErr w:type="gramEnd"/>
            <w:r w:rsidRPr="004439FF">
              <w:rPr>
                <w:rFonts w:ascii="Times New Roman" w:eastAsia="Times New Roman" w:hAnsi="Times New Roman" w:cs="Times New Roman"/>
                <w:sz w:val="24"/>
                <w:szCs w:val="24"/>
              </w:rPr>
              <w:t xml:space="preserve"> (OS) in computing</w:t>
            </w:r>
          </w:p>
          <w:p w14:paraId="28273395" w14:textId="47DA8E62" w:rsidR="0003081D" w:rsidRDefault="0003081D" w:rsidP="0003081D">
            <w:pPr>
              <w:numPr>
                <w:ilvl w:val="0"/>
                <w:numId w:val="5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types of OS</w:t>
            </w:r>
          </w:p>
          <w:p w14:paraId="52907945" w14:textId="2EE52773" w:rsidR="0003081D" w:rsidRPr="004439FF" w:rsidRDefault="0003081D" w:rsidP="0003081D">
            <w:pPr>
              <w:numPr>
                <w:ilvl w:val="1"/>
                <w:numId w:val="5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desktop</w:t>
            </w:r>
          </w:p>
          <w:p w14:paraId="0B893E1C" w14:textId="77777777" w:rsidR="0003081D" w:rsidRPr="004439FF" w:rsidRDefault="0003081D" w:rsidP="0003081D">
            <w:pPr>
              <w:numPr>
                <w:ilvl w:val="1"/>
                <w:numId w:val="5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server</w:t>
            </w:r>
          </w:p>
          <w:p w14:paraId="2B207D2F" w14:textId="77777777" w:rsidR="0003081D" w:rsidRPr="004439FF" w:rsidRDefault="0003081D" w:rsidP="0003081D">
            <w:pPr>
              <w:numPr>
                <w:ilvl w:val="1"/>
                <w:numId w:val="5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mobile</w:t>
            </w:r>
          </w:p>
          <w:p w14:paraId="409EC5EF" w14:textId="4A62F065" w:rsidR="0003081D" w:rsidRPr="004439FF" w:rsidRDefault="0003081D" w:rsidP="0003081D">
            <w:pPr>
              <w:numPr>
                <w:ilvl w:val="1"/>
                <w:numId w:val="5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network devices</w:t>
            </w:r>
            <w:r>
              <w:rPr>
                <w:rFonts w:ascii="Times New Roman" w:eastAsia="Times New Roman" w:hAnsi="Times New Roman" w:cs="Times New Roman"/>
                <w:sz w:val="24"/>
                <w:szCs w:val="24"/>
              </w:rPr>
              <w:t xml:space="preserve"> (e.g., routers)</w:t>
            </w:r>
          </w:p>
          <w:p w14:paraId="57A09801" w14:textId="77777777" w:rsidR="0003081D" w:rsidRPr="004439FF" w:rsidRDefault="0003081D" w:rsidP="0003081D">
            <w:pPr>
              <w:numPr>
                <w:ilvl w:val="0"/>
                <w:numId w:val="5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the structure of the OS</w:t>
            </w:r>
          </w:p>
          <w:p w14:paraId="46F44DEE" w14:textId="77777777" w:rsidR="0003081D" w:rsidRPr="004439FF" w:rsidRDefault="0003081D" w:rsidP="0003081D">
            <w:pPr>
              <w:numPr>
                <w:ilvl w:val="0"/>
                <w:numId w:val="5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the role of the OS in enabling applications</w:t>
            </w:r>
          </w:p>
          <w:p w14:paraId="255E8F0F" w14:textId="77777777" w:rsidR="0003081D" w:rsidRPr="004439FF" w:rsidRDefault="0003081D" w:rsidP="0003081D">
            <w:pPr>
              <w:numPr>
                <w:ilvl w:val="0"/>
                <w:numId w:val="5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a matching of hardware capabilities with the OS</w:t>
            </w:r>
          </w:p>
          <w:p w14:paraId="37A305FF" w14:textId="77777777" w:rsidR="0003081D" w:rsidRPr="004439FF" w:rsidRDefault="0003081D" w:rsidP="0003081D">
            <w:pPr>
              <w:numPr>
                <w:ilvl w:val="0"/>
                <w:numId w:val="50"/>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the criteria for selecting an OS. </w:t>
            </w:r>
          </w:p>
          <w:p w14:paraId="6C2613A1" w14:textId="62127C9F"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090DF31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7732B86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6FD9307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7A25388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0F71B5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22DFBEC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CA6B5A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2293B97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183E30B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24DECDD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128AAAC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6CC5BA8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4F93835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47688AD4" w14:textId="5039AC4A"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7E14F18E" w14:textId="5E83C5BF"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
        </w:tc>
      </w:tr>
      <w:tr w:rsidR="0003081D" w:rsidRPr="0093205B" w14:paraId="7DCF8483" w14:textId="0483C009" w:rsidTr="00BE3529">
        <w:tc>
          <w:tcPr>
            <w:tcW w:w="205" w:type="pct"/>
            <w:tcBorders>
              <w:bottom w:val="single" w:sz="4" w:space="0" w:color="auto"/>
            </w:tcBorders>
            <w:shd w:val="clear" w:color="auto" w:fill="FFFFFF" w:themeFill="background1"/>
          </w:tcPr>
          <w:p w14:paraId="6B63E32B" w14:textId="32F8C0E5"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82</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2FDCEE3" w14:textId="5A538F13" w:rsidR="0003081D" w:rsidRPr="00313C9A" w:rsidRDefault="0003081D" w:rsidP="0003081D">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313C9A">
              <w:rPr>
                <w:rFonts w:ascii="Times New Roman" w:hAnsi="Times New Roman" w:cs="Times New Roman"/>
                <w:sz w:val="24"/>
                <w:szCs w:val="24"/>
              </w:rPr>
              <w:t xml:space="preserve">Identify the components of an operating system. </w:t>
            </w:r>
          </w:p>
        </w:tc>
        <w:tc>
          <w:tcPr>
            <w:tcW w:w="1512" w:type="pct"/>
          </w:tcPr>
          <w:p w14:paraId="1CB8BB68" w14:textId="77777777" w:rsidR="0003081D" w:rsidRPr="004439FF" w:rsidRDefault="0003081D" w:rsidP="0003081D">
            <w:p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Identification should include</w:t>
            </w:r>
          </w:p>
          <w:p w14:paraId="75FA3987" w14:textId="77777777" w:rsidR="0003081D" w:rsidRPr="004439FF" w:rsidRDefault="0003081D" w:rsidP="0003081D">
            <w:pPr>
              <w:numPr>
                <w:ilvl w:val="0"/>
                <w:numId w:val="51"/>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kernel</w:t>
            </w:r>
          </w:p>
          <w:p w14:paraId="1B7DEB74" w14:textId="77777777" w:rsidR="0003081D" w:rsidRPr="004439FF" w:rsidRDefault="0003081D" w:rsidP="0003081D">
            <w:pPr>
              <w:numPr>
                <w:ilvl w:val="0"/>
                <w:numId w:val="51"/>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shell</w:t>
            </w:r>
          </w:p>
          <w:p w14:paraId="48BE7AE9" w14:textId="77777777" w:rsidR="0003081D" w:rsidRPr="004439FF" w:rsidRDefault="0003081D" w:rsidP="0003081D">
            <w:pPr>
              <w:numPr>
                <w:ilvl w:val="0"/>
                <w:numId w:val="51"/>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utilities</w:t>
            </w:r>
          </w:p>
          <w:p w14:paraId="4E7E1835" w14:textId="77777777" w:rsidR="0003081D" w:rsidRPr="004439FF" w:rsidRDefault="0003081D" w:rsidP="0003081D">
            <w:pPr>
              <w:numPr>
                <w:ilvl w:val="0"/>
                <w:numId w:val="51"/>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file system</w:t>
            </w:r>
          </w:p>
          <w:p w14:paraId="567381BE" w14:textId="77777777" w:rsidR="0003081D" w:rsidRPr="004439FF" w:rsidRDefault="0003081D" w:rsidP="0003081D">
            <w:pPr>
              <w:numPr>
                <w:ilvl w:val="0"/>
                <w:numId w:val="51"/>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process management, including services</w:t>
            </w:r>
          </w:p>
          <w:p w14:paraId="284543B8" w14:textId="77777777" w:rsidR="0003081D" w:rsidRPr="004439FF" w:rsidRDefault="0003081D" w:rsidP="0003081D">
            <w:pPr>
              <w:numPr>
                <w:ilvl w:val="0"/>
                <w:numId w:val="51"/>
              </w:numPr>
              <w:spacing w:before="100" w:beforeAutospacing="1" w:after="100" w:afterAutospacing="1"/>
              <w:rPr>
                <w:rFonts w:ascii="Times New Roman" w:eastAsia="Times New Roman" w:hAnsi="Times New Roman" w:cs="Times New Roman"/>
                <w:sz w:val="24"/>
                <w:szCs w:val="24"/>
              </w:rPr>
            </w:pPr>
            <w:r w:rsidRPr="004439FF">
              <w:rPr>
                <w:rFonts w:ascii="Times New Roman" w:eastAsia="Times New Roman" w:hAnsi="Times New Roman" w:cs="Times New Roman"/>
                <w:sz w:val="24"/>
                <w:szCs w:val="24"/>
              </w:rPr>
              <w:t>networking. </w:t>
            </w:r>
          </w:p>
          <w:p w14:paraId="7DF6AA7C" w14:textId="166D1581"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7895DC2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282CA0B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531F25D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6CFB5EE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274ADC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513C118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087A08A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4CAB6CA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774F98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Mobile Application Development</w:t>
            </w:r>
          </w:p>
          <w:p w14:paraId="0D963B6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5771226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2A41904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3049AD5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4E0FABC4" w14:textId="158CCF5C"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4D6ADF07" w14:textId="1CC924CD"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p>
        </w:tc>
      </w:tr>
      <w:tr w:rsidR="0003081D" w:rsidRPr="0093205B" w14:paraId="6CFCD71C" w14:textId="17FAED81" w:rsidTr="00BE3529">
        <w:tc>
          <w:tcPr>
            <w:tcW w:w="205" w:type="pct"/>
            <w:tcBorders>
              <w:bottom w:val="single" w:sz="4" w:space="0" w:color="auto"/>
            </w:tcBorders>
            <w:shd w:val="clear" w:color="auto" w:fill="FFFFFF" w:themeFill="background1"/>
          </w:tcPr>
          <w:p w14:paraId="064552D0" w14:textId="62ECCE41"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83</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3AD3900A" w14:textId="2D882A16"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Identify examples of widely used operating systems.</w:t>
            </w:r>
          </w:p>
        </w:tc>
        <w:tc>
          <w:tcPr>
            <w:tcW w:w="1512" w:type="pct"/>
          </w:tcPr>
          <w:p w14:paraId="7841580F" w14:textId="77777777" w:rsidR="0003081D" w:rsidRPr="00260460" w:rsidRDefault="0003081D" w:rsidP="0003081D">
            <w:p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Identification should include</w:t>
            </w:r>
          </w:p>
          <w:p w14:paraId="7DDC2644" w14:textId="2AB9816D" w:rsidR="0003081D" w:rsidRPr="00260460" w:rsidRDefault="0003081D" w:rsidP="0003081D">
            <w:pPr>
              <w:numPr>
                <w:ilvl w:val="0"/>
                <w:numId w:val="53"/>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 xml:space="preserve">Windows desktop operating systems </w:t>
            </w:r>
          </w:p>
          <w:p w14:paraId="01B4F16C" w14:textId="0ECBF72A" w:rsidR="0003081D" w:rsidRPr="00260460" w:rsidRDefault="0003081D" w:rsidP="0003081D">
            <w:pPr>
              <w:numPr>
                <w:ilvl w:val="0"/>
                <w:numId w:val="53"/>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 xml:space="preserve">Windows servers OS </w:t>
            </w:r>
          </w:p>
          <w:p w14:paraId="159E734F" w14:textId="77777777" w:rsidR="0003081D" w:rsidRDefault="0003081D" w:rsidP="0003081D">
            <w:pPr>
              <w:numPr>
                <w:ilvl w:val="0"/>
                <w:numId w:val="53"/>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Apple operating systems (e.g., iOS, MacOS)</w:t>
            </w:r>
          </w:p>
          <w:p w14:paraId="5F113CE7" w14:textId="4CAD8FB8" w:rsidR="0003081D" w:rsidRPr="00260460" w:rsidRDefault="0003081D" w:rsidP="0003081D">
            <w:pPr>
              <w:numPr>
                <w:ilvl w:val="0"/>
                <w:numId w:val="5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Android operating system</w:t>
            </w:r>
          </w:p>
          <w:p w14:paraId="7ABA6495" w14:textId="77777777" w:rsidR="0003081D" w:rsidRPr="00260460" w:rsidRDefault="0003081D" w:rsidP="0003081D">
            <w:pPr>
              <w:numPr>
                <w:ilvl w:val="0"/>
                <w:numId w:val="53"/>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Linux operating systems (e.g., Kali, Ubuntu, CentOS).</w:t>
            </w:r>
          </w:p>
          <w:p w14:paraId="6149A9FF" w14:textId="38F932ED"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55FBB89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4E54D3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5BD071C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66A9B29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17360A4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0F35061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003727A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5EF7F05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8CC949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0B6E7D8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8D1FE0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1B0C356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3E6993D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2EDA6A7F" w14:textId="7359C718"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10763F2A" w14:textId="63F82F33"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p>
        </w:tc>
      </w:tr>
      <w:tr w:rsidR="0003081D" w:rsidRPr="0093205B" w14:paraId="55920554" w14:textId="2361E4CF" w:rsidTr="00BE3529">
        <w:tc>
          <w:tcPr>
            <w:tcW w:w="205" w:type="pct"/>
            <w:tcBorders>
              <w:bottom w:val="single" w:sz="4" w:space="0" w:color="auto"/>
            </w:tcBorders>
            <w:shd w:val="clear" w:color="auto" w:fill="FFFFFF" w:themeFill="background1"/>
          </w:tcPr>
          <w:p w14:paraId="46DBA19D" w14:textId="0144AFD9"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84</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3A57DBD1" w14:textId="592CEE39" w:rsidR="0003081D" w:rsidRPr="00313C9A" w:rsidRDefault="0003081D" w:rsidP="0003081D">
            <w:pPr>
              <w:rPr>
                <w:rFonts w:ascii="Times New Roman" w:eastAsia="Times New Roman" w:hAnsi="Times New Roman" w:cs="Times New Roman"/>
                <w:sz w:val="24"/>
                <w:szCs w:val="24"/>
              </w:rPr>
            </w:pPr>
            <w:r>
              <w:rPr>
                <w:rFonts w:ascii="Times New Roman" w:hAnsi="Times New Roman" w:cs="Times New Roman"/>
                <w:sz w:val="24"/>
                <w:szCs w:val="24"/>
              </w:rPr>
              <w:t>Identify</w:t>
            </w:r>
            <w:r w:rsidRPr="00313C9A">
              <w:rPr>
                <w:rFonts w:ascii="Times New Roman" w:hAnsi="Times New Roman" w:cs="Times New Roman"/>
                <w:sz w:val="24"/>
                <w:szCs w:val="24"/>
              </w:rPr>
              <w:t xml:space="preserve"> the potential vulnerabilities, threats, and common exploits to an operating system. </w:t>
            </w:r>
          </w:p>
        </w:tc>
        <w:tc>
          <w:tcPr>
            <w:tcW w:w="1512" w:type="pct"/>
          </w:tcPr>
          <w:p w14:paraId="44064BA9" w14:textId="152CB63C" w:rsidR="0003081D"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w:t>
            </w:r>
            <w:r w:rsidRPr="00260460">
              <w:rPr>
                <w:rFonts w:ascii="Times New Roman" w:eastAsia="Times New Roman" w:hAnsi="Times New Roman" w:cs="Times New Roman"/>
                <w:sz w:val="24"/>
                <w:szCs w:val="24"/>
              </w:rPr>
              <w:t xml:space="preserve">ation should include the flaws to an operating system and the current and emerging threats, such as viruses, dynamic-link library (DLL) injection, </w:t>
            </w:r>
            <w:r>
              <w:rPr>
                <w:rFonts w:ascii="Times New Roman" w:eastAsia="Times New Roman" w:hAnsi="Times New Roman" w:cs="Times New Roman"/>
                <w:sz w:val="24"/>
                <w:szCs w:val="24"/>
              </w:rPr>
              <w:t xml:space="preserve">root kit, </w:t>
            </w:r>
            <w:r w:rsidRPr="00260460">
              <w:rPr>
                <w:rFonts w:ascii="Times New Roman" w:eastAsia="Times New Roman" w:hAnsi="Times New Roman" w:cs="Times New Roman"/>
                <w:sz w:val="24"/>
                <w:szCs w:val="24"/>
              </w:rPr>
              <w:t>or zero-day vulnerability. </w:t>
            </w:r>
          </w:p>
          <w:p w14:paraId="5798BFDC" w14:textId="7C7D5BA3"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5637C6B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4CE98E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74CD4BA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02DD4A0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7E6D8CB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4BBD103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2F2411E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15D0AC4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Management Information Systems</w:t>
            </w:r>
          </w:p>
          <w:p w14:paraId="016E115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769AE4A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F42DC8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3312B77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7014AE8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4F2613ED" w14:textId="6477BB78"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7D9395AA" w14:textId="4A9EDD78"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p>
        </w:tc>
      </w:tr>
      <w:tr w:rsidR="0003081D" w:rsidRPr="0093205B" w14:paraId="1AAEA45D" w14:textId="21E18B01" w:rsidTr="00BE3529">
        <w:tc>
          <w:tcPr>
            <w:tcW w:w="205" w:type="pct"/>
            <w:tcBorders>
              <w:bottom w:val="single" w:sz="4" w:space="0" w:color="auto"/>
            </w:tcBorders>
            <w:shd w:val="clear" w:color="auto" w:fill="FFFFFF" w:themeFill="background1"/>
          </w:tcPr>
          <w:p w14:paraId="43CE793D" w14:textId="2A74D486"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85</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A187404" w14:textId="72D3D63B"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Identify best practices for protecting operating systems. </w:t>
            </w:r>
          </w:p>
        </w:tc>
        <w:tc>
          <w:tcPr>
            <w:tcW w:w="1512" w:type="pct"/>
          </w:tcPr>
          <w:p w14:paraId="3E8238CB" w14:textId="77777777" w:rsidR="0003081D" w:rsidRDefault="0003081D" w:rsidP="0003081D">
            <w:p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Identification should include patch management, application updates, and OS hardening. </w:t>
            </w:r>
          </w:p>
          <w:p w14:paraId="703F151E" w14:textId="0A0E7A7B" w:rsidR="0003081D" w:rsidRDefault="0003081D" w:rsidP="0003081D">
            <w:pPr>
              <w:spacing w:before="100" w:beforeAutospacing="1" w:after="100" w:afterAutospacing="1"/>
              <w:rPr>
                <w:rFonts w:ascii="Times New Roman" w:eastAsia="Times New Roman" w:hAnsi="Times New Roman" w:cs="Times New Roman"/>
                <w:sz w:val="24"/>
                <w:szCs w:val="24"/>
              </w:rPr>
            </w:pPr>
            <w:r w:rsidRPr="00D50485">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24" w:history="1">
              <w:r w:rsidRPr="00D50485">
                <w:rPr>
                  <w:rStyle w:val="Hyperlink"/>
                  <w:rFonts w:ascii="Times New Roman" w:eastAsia="Times New Roman" w:hAnsi="Times New Roman" w:cs="Times New Roman"/>
                  <w:sz w:val="24"/>
                  <w:szCs w:val="24"/>
                </w:rPr>
                <w:t>Introduction to Cybersecurity for High School Students and K12 Educators: Lesson E4: Hardening Operating Systems</w:t>
              </w:r>
            </w:hyperlink>
            <w:r>
              <w:rPr>
                <w:rFonts w:ascii="Times New Roman" w:eastAsia="Times New Roman" w:hAnsi="Times New Roman" w:cs="Times New Roman"/>
                <w:sz w:val="24"/>
                <w:szCs w:val="24"/>
              </w:rPr>
              <w:t>, Virginia Cyber Range</w:t>
            </w:r>
          </w:p>
          <w:p w14:paraId="07278670" w14:textId="0173070D"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605FC96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55BD5F7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5D0407C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7EAC772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3963DCA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471593A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21CED12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163A8A5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5ED9851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59D3B59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9EB6EA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4801BB7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05827FA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742FF73" w14:textId="7A6904CF"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649E5CBC" w14:textId="4BE49938"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p>
        </w:tc>
      </w:tr>
      <w:tr w:rsidR="0003081D" w:rsidRPr="0093205B" w14:paraId="3F5C4164" w14:textId="2A587B0E" w:rsidTr="00BE3529">
        <w:tc>
          <w:tcPr>
            <w:tcW w:w="205" w:type="pct"/>
            <w:tcBorders>
              <w:bottom w:val="single" w:sz="4" w:space="0" w:color="auto"/>
            </w:tcBorders>
            <w:shd w:val="clear" w:color="auto" w:fill="FFFFFF" w:themeFill="background1"/>
          </w:tcPr>
          <w:p w14:paraId="28DF9C4B" w14:textId="229831B9"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86</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1E98D8A8" w14:textId="630DF0E6"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Evaluate critical operating system security parameters. </w:t>
            </w:r>
          </w:p>
        </w:tc>
        <w:tc>
          <w:tcPr>
            <w:tcW w:w="1512" w:type="pct"/>
          </w:tcPr>
          <w:p w14:paraId="63EE1654" w14:textId="77777777" w:rsidR="0003081D" w:rsidRPr="00260460" w:rsidRDefault="0003081D" w:rsidP="0003081D">
            <w:p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Evaluation should include establishing or following</w:t>
            </w:r>
          </w:p>
          <w:p w14:paraId="3FDB740D" w14:textId="77777777" w:rsidR="0003081D" w:rsidRPr="00260460" w:rsidRDefault="0003081D" w:rsidP="0003081D">
            <w:pPr>
              <w:numPr>
                <w:ilvl w:val="0"/>
                <w:numId w:val="54"/>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authentication policy</w:t>
            </w:r>
          </w:p>
          <w:p w14:paraId="60FFE0E6" w14:textId="77777777" w:rsidR="0003081D" w:rsidRPr="00260460" w:rsidRDefault="0003081D" w:rsidP="0003081D">
            <w:pPr>
              <w:numPr>
                <w:ilvl w:val="0"/>
                <w:numId w:val="54"/>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access control (i.e., rights and permissions)</w:t>
            </w:r>
          </w:p>
          <w:p w14:paraId="5363D103" w14:textId="77777777" w:rsidR="0003081D" w:rsidRPr="00260460" w:rsidRDefault="0003081D" w:rsidP="0003081D">
            <w:pPr>
              <w:numPr>
                <w:ilvl w:val="0"/>
                <w:numId w:val="54"/>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lastRenderedPageBreak/>
              <w:t>audit policy.</w:t>
            </w:r>
          </w:p>
          <w:p w14:paraId="68BC6B63" w14:textId="77777777"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29EA67C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Coding and Programming</w:t>
            </w:r>
          </w:p>
          <w:p w14:paraId="209CB47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36C4B57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337172F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2254291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11B8925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70D32F0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Introduction to Programming</w:t>
            </w:r>
          </w:p>
          <w:p w14:paraId="70BF2EE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717813C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269BF03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475A707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7399C8A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5B9AD02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6216E73C" w14:textId="4EE8FF66"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1F758B00" w14:textId="1D6A6CFD"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r>
              <w:rPr>
                <w:rFonts w:ascii="Times New Roman" w:eastAsia="Times New Roman" w:hAnsi="Times New Roman" w:cs="Times New Roman"/>
                <w:sz w:val="24"/>
                <w:szCs w:val="24"/>
              </w:rPr>
              <w:t xml:space="preserve">, </w:t>
            </w:r>
          </w:p>
        </w:tc>
      </w:tr>
      <w:tr w:rsidR="0003081D" w:rsidRPr="0093205B" w14:paraId="23FDF081" w14:textId="7B623A57" w:rsidTr="00BE3529">
        <w:tc>
          <w:tcPr>
            <w:tcW w:w="205" w:type="pct"/>
            <w:tcBorders>
              <w:bottom w:val="single" w:sz="4" w:space="0" w:color="auto"/>
            </w:tcBorders>
            <w:shd w:val="clear" w:color="auto" w:fill="FFFFFF" w:themeFill="background1"/>
          </w:tcPr>
          <w:p w14:paraId="17F234ED" w14:textId="6E83046B"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lastRenderedPageBreak/>
              <w:t>87</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7E82ACAF" w14:textId="33661C6C" w:rsidR="0003081D" w:rsidRPr="00313C9A" w:rsidRDefault="0003081D" w:rsidP="0003081D">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313C9A">
              <w:rPr>
                <w:rFonts w:ascii="Times New Roman" w:hAnsi="Times New Roman" w:cs="Times New Roman"/>
                <w:sz w:val="24"/>
                <w:szCs w:val="24"/>
              </w:rPr>
              <w:t xml:space="preserve">Describe security and auditing logs. </w:t>
            </w:r>
          </w:p>
        </w:tc>
        <w:tc>
          <w:tcPr>
            <w:tcW w:w="1512" w:type="pct"/>
          </w:tcPr>
          <w:p w14:paraId="646E1B39" w14:textId="77777777" w:rsidR="0003081D" w:rsidRDefault="0003081D" w:rsidP="0003081D">
            <w:p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Description should include the types of logs, including a definition and purpose for each. </w:t>
            </w:r>
          </w:p>
          <w:p w14:paraId="7627B0AE" w14:textId="2F216B07"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4550749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A95D31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20CF29F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4688B23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52962D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1FC08AF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389F476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5182D39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22FC494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4393370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01B3D1E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6A885F2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30A04CF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76DAD7E1" w14:textId="7AC69DCA"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0265166B" w14:textId="3E903735"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074E492A" w14:textId="7B19AF41" w:rsidTr="00BE3529">
        <w:tc>
          <w:tcPr>
            <w:tcW w:w="205" w:type="pct"/>
            <w:tcBorders>
              <w:bottom w:val="single" w:sz="4" w:space="0" w:color="auto"/>
            </w:tcBorders>
            <w:shd w:val="clear" w:color="auto" w:fill="FFFFFF" w:themeFill="background1"/>
          </w:tcPr>
          <w:p w14:paraId="0E8A9AA1" w14:textId="7F26A551"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88</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023EFCC2" w14:textId="6410455D"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Describe the role of a system backup. </w:t>
            </w:r>
          </w:p>
        </w:tc>
        <w:tc>
          <w:tcPr>
            <w:tcW w:w="1512" w:type="pct"/>
          </w:tcPr>
          <w:p w14:paraId="6ABDD282" w14:textId="77777777" w:rsidR="0003081D" w:rsidRPr="00260460" w:rsidRDefault="0003081D" w:rsidP="0003081D">
            <w:p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Description should include</w:t>
            </w:r>
          </w:p>
          <w:p w14:paraId="0F41B3E6" w14:textId="77777777" w:rsidR="0003081D" w:rsidRPr="00260460" w:rsidRDefault="0003081D" w:rsidP="0003081D">
            <w:pPr>
              <w:numPr>
                <w:ilvl w:val="0"/>
                <w:numId w:val="55"/>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types of backups (i.e., full, incremental, and differential)</w:t>
            </w:r>
          </w:p>
          <w:p w14:paraId="669F3CE5" w14:textId="77777777" w:rsidR="0003081D" w:rsidRPr="00260460" w:rsidRDefault="0003081D" w:rsidP="0003081D">
            <w:pPr>
              <w:numPr>
                <w:ilvl w:val="0"/>
                <w:numId w:val="55"/>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backup locations (e.g., media, cloud)</w:t>
            </w:r>
          </w:p>
          <w:p w14:paraId="05EFFBD4" w14:textId="77777777" w:rsidR="0003081D" w:rsidRPr="00260460" w:rsidRDefault="0003081D" w:rsidP="0003081D">
            <w:pPr>
              <w:numPr>
                <w:ilvl w:val="0"/>
                <w:numId w:val="55"/>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lastRenderedPageBreak/>
              <w:t>discussion of the value of a backup as it relates to security. </w:t>
            </w:r>
          </w:p>
          <w:p w14:paraId="45735852" w14:textId="50D8070A"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298BBC7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Coding and Programming</w:t>
            </w:r>
          </w:p>
          <w:p w14:paraId="70CA82D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240A48E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399A7A0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7648A21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5B7FC2C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Introduction to Information Technology</w:t>
            </w:r>
          </w:p>
          <w:p w14:paraId="4F60CF9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5009D37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24033C4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2B2B34E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339A1B2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3A0F68D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5D467ED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365713EC" w14:textId="4279FF5E"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23654D26" w14:textId="2593FB0D"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06B07E80" w14:textId="004D7104" w:rsidTr="00BE3529">
        <w:tc>
          <w:tcPr>
            <w:tcW w:w="205" w:type="pct"/>
            <w:tcBorders>
              <w:bottom w:val="single" w:sz="4" w:space="0" w:color="auto"/>
            </w:tcBorders>
            <w:shd w:val="clear" w:color="auto" w:fill="FFFFFF" w:themeFill="background1"/>
          </w:tcPr>
          <w:p w14:paraId="125B3290" w14:textId="07AB9369"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lastRenderedPageBreak/>
              <w:t>89</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0E4AF544" w14:textId="3884CE63" w:rsidR="0003081D" w:rsidRPr="00313C9A" w:rsidRDefault="0003081D" w:rsidP="0003081D">
            <w:pPr>
              <w:rPr>
                <w:rFonts w:ascii="Times New Roman" w:eastAsia="Times New Roman" w:hAnsi="Times New Roman" w:cs="Times New Roman"/>
                <w:sz w:val="24"/>
                <w:szCs w:val="24"/>
              </w:rPr>
            </w:pPr>
            <w:r>
              <w:rPr>
                <w:rFonts w:ascii="Times New Roman" w:hAnsi="Times New Roman" w:cs="Times New Roman"/>
                <w:sz w:val="24"/>
                <w:szCs w:val="24"/>
              </w:rPr>
              <w:t>Explore</w:t>
            </w:r>
            <w:r w:rsidRPr="00313C9A">
              <w:rPr>
                <w:rFonts w:ascii="Times New Roman" w:hAnsi="Times New Roman" w:cs="Times New Roman"/>
                <w:sz w:val="24"/>
                <w:szCs w:val="24"/>
              </w:rPr>
              <w:t xml:space="preserve"> virtualization technology. </w:t>
            </w:r>
          </w:p>
        </w:tc>
        <w:tc>
          <w:tcPr>
            <w:tcW w:w="1512" w:type="pct"/>
          </w:tcPr>
          <w:p w14:paraId="0FB305C2" w14:textId="0B7DA509" w:rsidR="0003081D"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Exploration</w:t>
            </w:r>
            <w:r w:rsidRPr="00260460">
              <w:rPr>
                <w:rFonts w:ascii="Times New Roman" w:eastAsia="Times New Roman" w:hAnsi="Times New Roman" w:cs="Times New Roman"/>
                <w:sz w:val="24"/>
                <w:szCs w:val="24"/>
              </w:rPr>
              <w:t xml:space="preserve"> should include, but not be limited to</w:t>
            </w:r>
          </w:p>
          <w:p w14:paraId="55E3B722" w14:textId="77777777" w:rsidR="0003081D" w:rsidRPr="00260460" w:rsidRDefault="0003081D" w:rsidP="0003081D">
            <w:pPr>
              <w:numPr>
                <w:ilvl w:val="0"/>
                <w:numId w:val="56"/>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what a virtual machine is and how it can be used as a sandbox</w:t>
            </w:r>
          </w:p>
          <w:p w14:paraId="1BF5804D" w14:textId="77777777" w:rsidR="0003081D" w:rsidRDefault="0003081D" w:rsidP="0003081D">
            <w:pPr>
              <w:numPr>
                <w:ilvl w:val="0"/>
                <w:numId w:val="56"/>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how virtual machines relate to one another</w:t>
            </w:r>
          </w:p>
          <w:p w14:paraId="285BACAE" w14:textId="77777777" w:rsidR="0003081D" w:rsidRPr="00260460" w:rsidRDefault="0003081D" w:rsidP="0003081D">
            <w:pPr>
              <w:numPr>
                <w:ilvl w:val="0"/>
                <w:numId w:val="56"/>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the key properties of virtual machines</w:t>
            </w:r>
          </w:p>
          <w:p w14:paraId="6F5D0027" w14:textId="77777777" w:rsidR="0003081D" w:rsidRPr="00260460" w:rsidRDefault="0003081D" w:rsidP="0003081D">
            <w:pPr>
              <w:numPr>
                <w:ilvl w:val="1"/>
                <w:numId w:val="56"/>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isolation</w:t>
            </w:r>
          </w:p>
          <w:p w14:paraId="5DDBD453" w14:textId="77777777" w:rsidR="0003081D" w:rsidRPr="00260460" w:rsidRDefault="0003081D" w:rsidP="0003081D">
            <w:pPr>
              <w:numPr>
                <w:ilvl w:val="1"/>
                <w:numId w:val="56"/>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encapsulation</w:t>
            </w:r>
          </w:p>
          <w:p w14:paraId="556D4D3E" w14:textId="77777777" w:rsidR="0003081D" w:rsidRPr="00260460" w:rsidRDefault="0003081D" w:rsidP="0003081D">
            <w:pPr>
              <w:numPr>
                <w:ilvl w:val="1"/>
                <w:numId w:val="56"/>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hardware independence</w:t>
            </w:r>
          </w:p>
          <w:p w14:paraId="5D391C3D" w14:textId="19AC422D" w:rsidR="0003081D" w:rsidRPr="00260460" w:rsidRDefault="0003081D" w:rsidP="0003081D">
            <w:pPr>
              <w:numPr>
                <w:ilvl w:val="0"/>
                <w:numId w:val="56"/>
              </w:numPr>
              <w:spacing w:before="100" w:beforeAutospacing="1" w:after="100" w:afterAutospacing="1"/>
              <w:rPr>
                <w:rFonts w:ascii="Times New Roman" w:eastAsia="Times New Roman" w:hAnsi="Times New Roman" w:cs="Times New Roman"/>
                <w:sz w:val="24"/>
                <w:szCs w:val="24"/>
              </w:rPr>
            </w:pPr>
            <w:r w:rsidRPr="00260460">
              <w:rPr>
                <w:rFonts w:ascii="Times New Roman" w:eastAsia="Times New Roman" w:hAnsi="Times New Roman" w:cs="Times New Roman"/>
                <w:sz w:val="24"/>
                <w:szCs w:val="24"/>
              </w:rPr>
              <w:t>the advantages and disadvantages of virtualization technology</w:t>
            </w:r>
            <w:r>
              <w:rPr>
                <w:rFonts w:ascii="Times New Roman" w:eastAsia="Times New Roman" w:hAnsi="Times New Roman" w:cs="Times New Roman"/>
                <w:sz w:val="24"/>
                <w:szCs w:val="24"/>
              </w:rPr>
              <w:t>.</w:t>
            </w:r>
          </w:p>
          <w:p w14:paraId="284889D0" w14:textId="4D6D7330" w:rsidR="0003081D" w:rsidRPr="00260460"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Virtualization falls into the following categories:</w:t>
            </w:r>
          </w:p>
          <w:p w14:paraId="0623213B" w14:textId="7FB075B2" w:rsidR="0003081D" w:rsidRPr="0062222D" w:rsidRDefault="0003081D" w:rsidP="0003081D">
            <w:pPr>
              <w:pStyle w:val="ListParagraph"/>
              <w:numPr>
                <w:ilvl w:val="0"/>
                <w:numId w:val="79"/>
              </w:numPr>
              <w:rPr>
                <w:rFonts w:ascii="Times New Roman" w:eastAsia="Times New Roman" w:hAnsi="Times New Roman" w:cs="Times New Roman"/>
                <w:sz w:val="24"/>
                <w:szCs w:val="24"/>
              </w:rPr>
            </w:pPr>
            <w:r w:rsidRPr="0062222D">
              <w:rPr>
                <w:rFonts w:ascii="Times New Roman" w:eastAsia="Times New Roman" w:hAnsi="Times New Roman" w:cs="Times New Roman"/>
                <w:sz w:val="24"/>
                <w:szCs w:val="24"/>
              </w:rPr>
              <w:t>Container</w:t>
            </w:r>
            <w:r w:rsidRPr="00921D87">
              <w:rPr>
                <w:rFonts w:ascii="Times New Roman" w:eastAsia="Times New Roman" w:hAnsi="Times New Roman" w:cs="Times New Roman"/>
                <w:sz w:val="24"/>
                <w:szCs w:val="24"/>
              </w:rPr>
              <w:t>―</w:t>
            </w:r>
            <w:r w:rsidRPr="0062222D">
              <w:rPr>
                <w:rFonts w:ascii="Times New Roman" w:eastAsia="Times New Roman" w:hAnsi="Times New Roman" w:cs="Times New Roman"/>
                <w:sz w:val="24"/>
                <w:szCs w:val="24"/>
              </w:rPr>
              <w:t>virtualizing the OS (e.g., Docker, Kubernetes)</w:t>
            </w:r>
          </w:p>
          <w:p w14:paraId="73A000E9" w14:textId="1300289A" w:rsidR="0003081D" w:rsidRPr="0062222D" w:rsidRDefault="0003081D" w:rsidP="0003081D">
            <w:pPr>
              <w:pStyle w:val="ListParagraph"/>
              <w:numPr>
                <w:ilvl w:val="0"/>
                <w:numId w:val="79"/>
              </w:numPr>
              <w:rPr>
                <w:rFonts w:ascii="Times New Roman" w:eastAsia="Times New Roman" w:hAnsi="Times New Roman" w:cs="Times New Roman"/>
                <w:sz w:val="24"/>
                <w:szCs w:val="24"/>
              </w:rPr>
            </w:pPr>
            <w:r w:rsidRPr="0062222D">
              <w:rPr>
                <w:rFonts w:ascii="Times New Roman" w:eastAsia="Times New Roman" w:hAnsi="Times New Roman" w:cs="Times New Roman"/>
                <w:sz w:val="24"/>
                <w:szCs w:val="24"/>
              </w:rPr>
              <w:t>Hypervisor</w:t>
            </w:r>
            <w:r w:rsidRPr="00921D87">
              <w:rPr>
                <w:rFonts w:ascii="Times New Roman" w:eastAsia="Times New Roman" w:hAnsi="Times New Roman" w:cs="Times New Roman"/>
                <w:sz w:val="24"/>
                <w:szCs w:val="24"/>
              </w:rPr>
              <w:t>―</w:t>
            </w:r>
            <w:r w:rsidRPr="0062222D">
              <w:rPr>
                <w:rFonts w:ascii="Times New Roman" w:eastAsia="Times New Roman" w:hAnsi="Times New Roman" w:cs="Times New Roman"/>
                <w:sz w:val="24"/>
                <w:szCs w:val="24"/>
              </w:rPr>
              <w:t>virtualizing the entire system, including OS (e.g., Hyper-V, VMware, VirtualBox)</w:t>
            </w:r>
          </w:p>
          <w:p w14:paraId="1D85DC8D" w14:textId="0D01CA50" w:rsidR="0003081D" w:rsidRDefault="0003081D" w:rsidP="0003081D">
            <w:pPr>
              <w:pStyle w:val="ListParagraph"/>
              <w:numPr>
                <w:ilvl w:val="0"/>
                <w:numId w:val="79"/>
              </w:numPr>
              <w:rPr>
                <w:rFonts w:ascii="Times New Roman" w:eastAsia="Times New Roman" w:hAnsi="Times New Roman" w:cs="Times New Roman"/>
                <w:sz w:val="24"/>
                <w:szCs w:val="24"/>
              </w:rPr>
            </w:pPr>
            <w:proofErr w:type="spellStart"/>
            <w:r w:rsidRPr="0062222D">
              <w:rPr>
                <w:rFonts w:ascii="Times New Roman" w:eastAsia="Times New Roman" w:hAnsi="Times New Roman" w:cs="Times New Roman"/>
                <w:sz w:val="24"/>
                <w:szCs w:val="24"/>
              </w:rPr>
              <w:t>Hyperscaler</w:t>
            </w:r>
            <w:proofErr w:type="spellEnd"/>
            <w:r w:rsidRPr="00921D87">
              <w:rPr>
                <w:rFonts w:ascii="Times New Roman" w:eastAsia="Times New Roman" w:hAnsi="Times New Roman" w:cs="Times New Roman"/>
                <w:sz w:val="24"/>
                <w:szCs w:val="24"/>
              </w:rPr>
              <w:t>―</w:t>
            </w:r>
            <w:r w:rsidRPr="0062222D">
              <w:rPr>
                <w:rFonts w:ascii="Times New Roman" w:eastAsia="Times New Roman" w:hAnsi="Times New Roman" w:cs="Times New Roman"/>
                <w:sz w:val="24"/>
                <w:szCs w:val="24"/>
              </w:rPr>
              <w:t>allow</w:t>
            </w:r>
            <w:r>
              <w:rPr>
                <w:rFonts w:ascii="Times New Roman" w:eastAsia="Times New Roman" w:hAnsi="Times New Roman" w:cs="Times New Roman"/>
                <w:sz w:val="24"/>
                <w:szCs w:val="24"/>
              </w:rPr>
              <w:t>ing</w:t>
            </w:r>
            <w:r w:rsidRPr="0062222D">
              <w:rPr>
                <w:rFonts w:ascii="Times New Roman" w:eastAsia="Times New Roman" w:hAnsi="Times New Roman" w:cs="Times New Roman"/>
                <w:sz w:val="24"/>
                <w:szCs w:val="24"/>
              </w:rPr>
              <w:t xml:space="preserve"> rapid and massive scale of virtualization (e.g., data center, cloud computing)</w:t>
            </w:r>
          </w:p>
          <w:p w14:paraId="6A5A5366" w14:textId="77777777" w:rsidR="0003081D" w:rsidRDefault="0003081D" w:rsidP="0003081D">
            <w:pPr>
              <w:rPr>
                <w:rFonts w:ascii="Times New Roman" w:eastAsia="Times New Roman" w:hAnsi="Times New Roman" w:cs="Times New Roman"/>
                <w:sz w:val="24"/>
                <w:szCs w:val="24"/>
              </w:rPr>
            </w:pPr>
          </w:p>
          <w:p w14:paraId="08091B93" w14:textId="2005BDDE" w:rsidR="0003081D" w:rsidRDefault="0003081D" w:rsidP="0003081D">
            <w:pPr>
              <w:spacing w:before="100" w:beforeAutospacing="1" w:after="100" w:afterAutospacing="1"/>
              <w:rPr>
                <w:rFonts w:ascii="Times New Roman" w:eastAsia="Times New Roman" w:hAnsi="Times New Roman" w:cs="Times New Roman"/>
                <w:sz w:val="24"/>
                <w:szCs w:val="24"/>
              </w:rPr>
            </w:pPr>
            <w:r w:rsidRPr="0062222D">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25" w:history="1">
              <w:r>
                <w:rPr>
                  <w:rStyle w:val="Hyperlink"/>
                  <w:rFonts w:ascii="Times New Roman" w:eastAsia="Times New Roman" w:hAnsi="Times New Roman" w:cs="Times New Roman"/>
                  <w:sz w:val="24"/>
                  <w:szCs w:val="24"/>
                </w:rPr>
                <w:t>Cyber Basics: Module B: Introduction to Cybersecurity and Virtualization</w:t>
              </w:r>
            </w:hyperlink>
            <w:r>
              <w:rPr>
                <w:rFonts w:ascii="Times New Roman" w:eastAsia="Times New Roman" w:hAnsi="Times New Roman" w:cs="Times New Roman"/>
                <w:sz w:val="24"/>
                <w:szCs w:val="24"/>
              </w:rPr>
              <w:t xml:space="preserve">, </w:t>
            </w:r>
            <w:r w:rsidRPr="00D50485">
              <w:rPr>
                <w:rFonts w:ascii="Times New Roman" w:eastAsia="Times New Roman" w:hAnsi="Times New Roman" w:cs="Times New Roman"/>
                <w:sz w:val="24"/>
                <w:szCs w:val="24"/>
              </w:rPr>
              <w:t>Virginia Cyber Range</w:t>
            </w:r>
          </w:p>
          <w:p w14:paraId="6CAFF297" w14:textId="2174FF17"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1E57EAA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Coding and Programming</w:t>
            </w:r>
          </w:p>
          <w:p w14:paraId="2DD19E6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5DB67C7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3CD1605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47696FD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32F3CE6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4E428D6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6A377A8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D64DCF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517DF1F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67B8122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1B9D4D5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6A1306F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41D17A9F" w14:textId="7ECBC35F"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35F5617F" w14:textId="2701E3BB"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
        </w:tc>
      </w:tr>
      <w:tr w:rsidR="0003081D" w:rsidRPr="0093205B" w14:paraId="62ACBEB3" w14:textId="21AA2413" w:rsidTr="00BE3529">
        <w:tc>
          <w:tcPr>
            <w:tcW w:w="205" w:type="pct"/>
            <w:tcBorders>
              <w:bottom w:val="single" w:sz="4" w:space="0" w:color="auto"/>
            </w:tcBorders>
            <w:shd w:val="clear" w:color="auto" w:fill="AEAAAA" w:themeFill="background2" w:themeFillShade="BF"/>
          </w:tcPr>
          <w:p w14:paraId="481C0D78" w14:textId="77777777" w:rsidR="0003081D" w:rsidRPr="006233F2" w:rsidRDefault="0003081D" w:rsidP="0003081D">
            <w:pPr>
              <w:spacing w:before="100" w:beforeAutospacing="1" w:after="100" w:afterAutospacing="1"/>
              <w:rPr>
                <w:rFonts w:ascii="Times New Roman" w:eastAsia="Times New Roman" w:hAnsi="Times New Roman" w:cs="Times New Roman"/>
                <w:b/>
                <w:bCs/>
                <w:sz w:val="28"/>
                <w:szCs w:val="28"/>
              </w:rPr>
            </w:pPr>
            <w:bookmarkStart w:id="10" w:name="_Hlk214865292"/>
          </w:p>
        </w:tc>
        <w:tc>
          <w:tcPr>
            <w:tcW w:w="975" w:type="pct"/>
            <w:tcBorders>
              <w:bottom w:val="single" w:sz="4" w:space="0" w:color="auto"/>
            </w:tcBorders>
            <w:shd w:val="clear" w:color="auto" w:fill="AEAAAA" w:themeFill="background2" w:themeFillShade="BF"/>
            <w:tcMar>
              <w:top w:w="43" w:type="dxa"/>
              <w:left w:w="115" w:type="dxa"/>
              <w:bottom w:w="43" w:type="dxa"/>
              <w:right w:w="115" w:type="dxa"/>
            </w:tcMar>
          </w:tcPr>
          <w:p w14:paraId="75FBCE15" w14:textId="396739AA" w:rsidR="0003081D" w:rsidRPr="006233F2" w:rsidRDefault="0003081D" w:rsidP="0003081D">
            <w:pPr>
              <w:spacing w:before="100" w:beforeAutospacing="1" w:after="100" w:afterAutospacing="1"/>
              <w:rPr>
                <w:rFonts w:ascii="Times New Roman" w:eastAsia="Times New Roman" w:hAnsi="Times New Roman" w:cs="Times New Roman"/>
                <w:sz w:val="28"/>
                <w:szCs w:val="28"/>
              </w:rPr>
            </w:pPr>
            <w:r w:rsidRPr="006233F2">
              <w:rPr>
                <w:rFonts w:ascii="Times New Roman" w:eastAsia="Times New Roman" w:hAnsi="Times New Roman" w:cs="Times New Roman"/>
                <w:b/>
                <w:bCs/>
                <w:sz w:val="28"/>
                <w:szCs w:val="28"/>
              </w:rPr>
              <w:t>Programming as a Component of Cybersecurity</w:t>
            </w:r>
          </w:p>
        </w:tc>
        <w:tc>
          <w:tcPr>
            <w:tcW w:w="1512" w:type="pct"/>
            <w:tcBorders>
              <w:bottom w:val="single" w:sz="4" w:space="0" w:color="auto"/>
            </w:tcBorders>
            <w:shd w:val="clear" w:color="auto" w:fill="AEAAAA" w:themeFill="background2" w:themeFillShade="BF"/>
          </w:tcPr>
          <w:p w14:paraId="581DE966" w14:textId="77777777" w:rsidR="0003081D" w:rsidRPr="006233F2" w:rsidRDefault="0003081D" w:rsidP="0003081D">
            <w:pPr>
              <w:spacing w:before="100" w:beforeAutospacing="1" w:after="100" w:afterAutospacing="1"/>
              <w:rPr>
                <w:rFonts w:ascii="Times New Roman" w:eastAsia="Times New Roman" w:hAnsi="Times New Roman" w:cs="Times New Roman"/>
                <w:sz w:val="28"/>
                <w:szCs w:val="28"/>
              </w:rPr>
            </w:pPr>
          </w:p>
        </w:tc>
        <w:tc>
          <w:tcPr>
            <w:tcW w:w="1155" w:type="pct"/>
            <w:shd w:val="clear" w:color="auto" w:fill="A6A6A6" w:themeFill="background1" w:themeFillShade="A6"/>
          </w:tcPr>
          <w:p w14:paraId="42EEF148" w14:textId="77777777"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c>
          <w:tcPr>
            <w:tcW w:w="1153" w:type="pct"/>
            <w:shd w:val="clear" w:color="auto" w:fill="A6A6A6" w:themeFill="background1" w:themeFillShade="A6"/>
          </w:tcPr>
          <w:p w14:paraId="1736B416" w14:textId="67C8EE4C"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r>
      <w:bookmarkEnd w:id="10"/>
      <w:tr w:rsidR="0003081D" w:rsidRPr="0093205B" w14:paraId="339880C5" w14:textId="28A778E6" w:rsidTr="00BE3529">
        <w:tc>
          <w:tcPr>
            <w:tcW w:w="205" w:type="pct"/>
            <w:tcBorders>
              <w:bottom w:val="single" w:sz="4" w:space="0" w:color="auto"/>
            </w:tcBorders>
            <w:shd w:val="clear" w:color="auto" w:fill="FFFFFF" w:themeFill="background1"/>
          </w:tcPr>
          <w:p w14:paraId="2D295156" w14:textId="0D528ADD"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90</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1E958A87" w14:textId="162C1CFD"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Define programming </w:t>
            </w:r>
            <w:r>
              <w:rPr>
                <w:rFonts w:ascii="Times New Roman" w:hAnsi="Times New Roman" w:cs="Times New Roman"/>
                <w:sz w:val="24"/>
                <w:szCs w:val="24"/>
              </w:rPr>
              <w:t xml:space="preserve">and scripting </w:t>
            </w:r>
            <w:r w:rsidRPr="00313C9A">
              <w:rPr>
                <w:rFonts w:ascii="Times New Roman" w:hAnsi="Times New Roman" w:cs="Times New Roman"/>
                <w:sz w:val="24"/>
                <w:szCs w:val="24"/>
              </w:rPr>
              <w:t xml:space="preserve">in the context of cybersecurity. </w:t>
            </w:r>
          </w:p>
        </w:tc>
        <w:tc>
          <w:tcPr>
            <w:tcW w:w="1512" w:type="pct"/>
          </w:tcPr>
          <w:p w14:paraId="1F350666" w14:textId="77777777"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Definition should include</w:t>
            </w:r>
          </w:p>
          <w:p w14:paraId="50433253" w14:textId="77777777" w:rsidR="0003081D" w:rsidRDefault="0003081D" w:rsidP="0003081D">
            <w:pPr>
              <w:numPr>
                <w:ilvl w:val="0"/>
                <w:numId w:val="60"/>
              </w:numPr>
              <w:spacing w:before="100" w:beforeAutospacing="1" w:after="100" w:afterAutospacing="1"/>
              <w:rPr>
                <w:rFonts w:ascii="Times New Roman" w:eastAsia="Times New Roman" w:hAnsi="Times New Roman" w:cs="Times New Roman"/>
                <w:sz w:val="24"/>
                <w:szCs w:val="24"/>
              </w:rPr>
            </w:pPr>
            <w:proofErr w:type="gramStart"/>
            <w:r w:rsidRPr="0000210D">
              <w:rPr>
                <w:rFonts w:ascii="Times New Roman" w:eastAsia="Times New Roman" w:hAnsi="Times New Roman" w:cs="Times New Roman"/>
                <w:sz w:val="24"/>
                <w:szCs w:val="24"/>
              </w:rPr>
              <w:t>describing</w:t>
            </w:r>
            <w:proofErr w:type="gramEnd"/>
            <w:r w:rsidRPr="0000210D">
              <w:rPr>
                <w:rFonts w:ascii="Times New Roman" w:eastAsia="Times New Roman" w:hAnsi="Times New Roman" w:cs="Times New Roman"/>
                <w:sz w:val="24"/>
                <w:szCs w:val="24"/>
              </w:rPr>
              <w:t xml:space="preserve"> what a program is</w:t>
            </w:r>
          </w:p>
          <w:p w14:paraId="66749C5C" w14:textId="022CC1B3" w:rsidR="0003081D" w:rsidRPr="0000210D" w:rsidRDefault="0003081D" w:rsidP="0003081D">
            <w:pPr>
              <w:numPr>
                <w:ilvl w:val="0"/>
                <w:numId w:val="6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describing what a script is</w:t>
            </w:r>
          </w:p>
          <w:p w14:paraId="3CEE67A1" w14:textId="77777777" w:rsidR="0003081D" w:rsidRPr="0000210D" w:rsidRDefault="0003081D" w:rsidP="0003081D">
            <w:pPr>
              <w:numPr>
                <w:ilvl w:val="0"/>
                <w:numId w:val="60"/>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synthesizing the concept of programming as being central to the computing infrastructure</w:t>
            </w:r>
          </w:p>
          <w:p w14:paraId="210A5E49" w14:textId="77777777" w:rsidR="0003081D" w:rsidRPr="0000210D" w:rsidRDefault="0003081D" w:rsidP="0003081D">
            <w:pPr>
              <w:numPr>
                <w:ilvl w:val="0"/>
                <w:numId w:val="60"/>
              </w:numPr>
              <w:spacing w:before="100" w:beforeAutospacing="1" w:after="100" w:afterAutospacing="1"/>
              <w:rPr>
                <w:rFonts w:ascii="Times New Roman" w:eastAsia="Times New Roman" w:hAnsi="Times New Roman" w:cs="Times New Roman"/>
                <w:sz w:val="24"/>
                <w:szCs w:val="24"/>
              </w:rPr>
            </w:pPr>
            <w:proofErr w:type="gramStart"/>
            <w:r w:rsidRPr="0000210D">
              <w:rPr>
                <w:rFonts w:ascii="Times New Roman" w:eastAsia="Times New Roman" w:hAnsi="Times New Roman" w:cs="Times New Roman"/>
                <w:sz w:val="24"/>
                <w:szCs w:val="24"/>
              </w:rPr>
              <w:t>describing</w:t>
            </w:r>
            <w:proofErr w:type="gramEnd"/>
            <w:r w:rsidRPr="0000210D">
              <w:rPr>
                <w:rFonts w:ascii="Times New Roman" w:eastAsia="Times New Roman" w:hAnsi="Times New Roman" w:cs="Times New Roman"/>
                <w:sz w:val="24"/>
                <w:szCs w:val="24"/>
              </w:rPr>
              <w:t xml:space="preserve"> what </w:t>
            </w:r>
            <w:r w:rsidRPr="00912CDA">
              <w:rPr>
                <w:rFonts w:ascii="Times New Roman" w:eastAsia="Times New Roman" w:hAnsi="Times New Roman" w:cs="Times New Roman"/>
                <w:sz w:val="24"/>
                <w:szCs w:val="24"/>
              </w:rPr>
              <w:t>secure coding</w:t>
            </w:r>
            <w:r w:rsidRPr="0000210D">
              <w:rPr>
                <w:rFonts w:ascii="Times New Roman" w:eastAsia="Times New Roman" w:hAnsi="Times New Roman" w:cs="Times New Roman"/>
                <w:sz w:val="24"/>
                <w:szCs w:val="24"/>
              </w:rPr>
              <w:t> is</w:t>
            </w:r>
          </w:p>
          <w:p w14:paraId="25CFE559" w14:textId="77777777" w:rsidR="0003081D" w:rsidRPr="0000210D" w:rsidRDefault="0003081D" w:rsidP="0003081D">
            <w:pPr>
              <w:numPr>
                <w:ilvl w:val="0"/>
                <w:numId w:val="60"/>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citing examples of security mechanisms that are software programs. </w:t>
            </w:r>
          </w:p>
          <w:p w14:paraId="69F01191" w14:textId="43FE8E07"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3EA3567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1B39709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05A05A3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73B2E81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317FC0C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0D148D0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6874335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4CE287F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2986F62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399D434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612BCFB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68CC8B2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536FE9F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3A948C06" w14:textId="549E2EA2"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3BD5DF47" w14:textId="7302CDFB"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w:t>
            </w:r>
          </w:p>
        </w:tc>
      </w:tr>
      <w:tr w:rsidR="0003081D" w:rsidRPr="0093205B" w14:paraId="146472FC" w14:textId="16E38AD3" w:rsidTr="00BE3529">
        <w:tc>
          <w:tcPr>
            <w:tcW w:w="205" w:type="pct"/>
            <w:tcBorders>
              <w:bottom w:val="single" w:sz="4" w:space="0" w:color="auto"/>
            </w:tcBorders>
            <w:shd w:val="clear" w:color="auto" w:fill="FFFFFF" w:themeFill="background1"/>
          </w:tcPr>
          <w:p w14:paraId="27E699A2" w14:textId="26D82B3C"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91</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19B30E46" w14:textId="2522175A"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Differentiate between computer programming languages. </w:t>
            </w:r>
          </w:p>
        </w:tc>
        <w:tc>
          <w:tcPr>
            <w:tcW w:w="1512" w:type="pct"/>
          </w:tcPr>
          <w:p w14:paraId="5AA20712" w14:textId="77777777"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Differentiation should include</w:t>
            </w:r>
          </w:p>
          <w:p w14:paraId="14F621A5" w14:textId="2D6460A0" w:rsidR="0003081D" w:rsidRPr="0000210D" w:rsidRDefault="0003081D" w:rsidP="0003081D">
            <w:pPr>
              <w:numPr>
                <w:ilvl w:val="0"/>
                <w:numId w:val="61"/>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compiled languages</w:t>
            </w:r>
            <w:r>
              <w:rPr>
                <w:rFonts w:ascii="Times New Roman" w:eastAsia="Times New Roman" w:hAnsi="Times New Roman" w:cs="Times New Roman"/>
                <w:sz w:val="24"/>
                <w:szCs w:val="24"/>
              </w:rPr>
              <w:t xml:space="preserve"> (e.g., C, C++)</w:t>
            </w:r>
          </w:p>
          <w:p w14:paraId="4182C960" w14:textId="77777777" w:rsidR="0003081D" w:rsidRDefault="0003081D" w:rsidP="0003081D">
            <w:pPr>
              <w:numPr>
                <w:ilvl w:val="0"/>
                <w:numId w:val="61"/>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interpreted languages (i.e., scripting)</w:t>
            </w:r>
            <w:r>
              <w:rPr>
                <w:rFonts w:ascii="Times New Roman" w:eastAsia="Times New Roman" w:hAnsi="Times New Roman" w:cs="Times New Roman"/>
                <w:sz w:val="24"/>
                <w:szCs w:val="24"/>
              </w:rPr>
              <w:t xml:space="preserve"> (e.g., Python, Bash)</w:t>
            </w:r>
          </w:p>
          <w:p w14:paraId="52B7C2C2" w14:textId="5A030925" w:rsidR="0003081D" w:rsidRPr="0062222D" w:rsidRDefault="0003081D" w:rsidP="0003081D">
            <w:pPr>
              <w:numPr>
                <w:ilvl w:val="0"/>
                <w:numId w:val="61"/>
              </w:numPr>
              <w:spacing w:before="100" w:beforeAutospacing="1" w:after="100" w:afterAutospacing="1"/>
              <w:rPr>
                <w:rFonts w:ascii="Times New Roman" w:eastAsia="Times New Roman" w:hAnsi="Times New Roman" w:cs="Times New Roman"/>
                <w:sz w:val="24"/>
                <w:szCs w:val="24"/>
              </w:rPr>
            </w:pPr>
            <w:r w:rsidRPr="0062222D">
              <w:rPr>
                <w:rFonts w:ascii="Times New Roman" w:eastAsia="Times New Roman" w:hAnsi="Times New Roman" w:cs="Times New Roman"/>
                <w:sz w:val="24"/>
                <w:szCs w:val="24"/>
              </w:rPr>
              <w:lastRenderedPageBreak/>
              <w:t>markup languages (e.g., HTML, XML, SAML, JSON).</w:t>
            </w:r>
          </w:p>
          <w:p w14:paraId="053760FC" w14:textId="43A925A5"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087C3A7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Coding and Programming</w:t>
            </w:r>
          </w:p>
          <w:p w14:paraId="20DB927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228EB1A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5742260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1FB932D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1EDFE4E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Introduction to Information Technology</w:t>
            </w:r>
          </w:p>
          <w:p w14:paraId="0E5C5AD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0816A2E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7756BB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1EB20A7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F497AC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30F74F6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1AADDD9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64B2BD9" w14:textId="1B1B968C"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325186F0" w14:textId="4F253F0F"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p>
        </w:tc>
      </w:tr>
      <w:tr w:rsidR="0003081D" w:rsidRPr="0093205B" w14:paraId="1502CDA7" w14:textId="7CB26732" w:rsidTr="00BE3529">
        <w:tc>
          <w:tcPr>
            <w:tcW w:w="205" w:type="pct"/>
            <w:tcBorders>
              <w:bottom w:val="single" w:sz="4" w:space="0" w:color="auto"/>
            </w:tcBorders>
            <w:shd w:val="clear" w:color="auto" w:fill="FFFFFF" w:themeFill="background1"/>
          </w:tcPr>
          <w:p w14:paraId="33812352" w14:textId="57D1126D"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92</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7EAA57C2" w14:textId="05A11064" w:rsidR="0003081D" w:rsidRPr="00313C9A" w:rsidRDefault="0003081D" w:rsidP="0003081D">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313C9A">
              <w:rPr>
                <w:rFonts w:ascii="Times New Roman" w:hAnsi="Times New Roman" w:cs="Times New Roman"/>
                <w:sz w:val="24"/>
                <w:szCs w:val="24"/>
              </w:rPr>
              <w:t xml:space="preserve">Describe </w:t>
            </w:r>
            <w:r>
              <w:rPr>
                <w:rFonts w:ascii="Times New Roman" w:hAnsi="Times New Roman" w:cs="Times New Roman"/>
                <w:sz w:val="24"/>
                <w:szCs w:val="24"/>
              </w:rPr>
              <w:t xml:space="preserve">common tasks that can be automated using </w:t>
            </w:r>
            <w:r w:rsidRPr="00313C9A">
              <w:rPr>
                <w:rFonts w:ascii="Times New Roman" w:hAnsi="Times New Roman" w:cs="Times New Roman"/>
                <w:sz w:val="24"/>
                <w:szCs w:val="24"/>
              </w:rPr>
              <w:t>Python</w:t>
            </w:r>
            <w:r>
              <w:rPr>
                <w:rFonts w:ascii="Times New Roman" w:hAnsi="Times New Roman" w:cs="Times New Roman"/>
                <w:sz w:val="24"/>
                <w:szCs w:val="24"/>
              </w:rPr>
              <w:t>.</w:t>
            </w:r>
          </w:p>
        </w:tc>
        <w:tc>
          <w:tcPr>
            <w:tcW w:w="1512" w:type="pct"/>
          </w:tcPr>
          <w:p w14:paraId="0BFD3D42" w14:textId="77777777"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Description should include</w:t>
            </w:r>
          </w:p>
          <w:p w14:paraId="2F309899" w14:textId="77777777" w:rsidR="0003081D" w:rsidRDefault="0003081D" w:rsidP="0003081D">
            <w:pPr>
              <w:numPr>
                <w:ilvl w:val="0"/>
                <w:numId w:val="62"/>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creating a basic program</w:t>
            </w:r>
          </w:p>
          <w:p w14:paraId="2834C6FB" w14:textId="77777777" w:rsidR="0003081D" w:rsidRDefault="0003081D" w:rsidP="0003081D">
            <w:pPr>
              <w:numPr>
                <w:ilvl w:val="0"/>
                <w:numId w:val="62"/>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explaining the basic functions of Python coding</w:t>
            </w:r>
          </w:p>
          <w:p w14:paraId="1C793C9B" w14:textId="77777777" w:rsidR="0003081D" w:rsidRDefault="0003081D" w:rsidP="0003081D">
            <w:pPr>
              <w:numPr>
                <w:ilvl w:val="0"/>
                <w:numId w:val="6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using Python to</w:t>
            </w:r>
          </w:p>
          <w:p w14:paraId="7216BECD" w14:textId="77777777" w:rsidR="0003081D" w:rsidRDefault="0003081D" w:rsidP="0003081D">
            <w:pPr>
              <w:numPr>
                <w:ilvl w:val="1"/>
                <w:numId w:val="6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analyze log files</w:t>
            </w:r>
          </w:p>
          <w:p w14:paraId="6DA2BD06" w14:textId="09EFA8E5" w:rsidR="0003081D" w:rsidRDefault="0003081D" w:rsidP="0003081D">
            <w:pPr>
              <w:numPr>
                <w:ilvl w:val="1"/>
                <w:numId w:val="6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call an application programming interface (API) for sharing data</w:t>
            </w:r>
          </w:p>
          <w:p w14:paraId="765AFDFF" w14:textId="3841EFED" w:rsidR="0003081D" w:rsidRPr="0062222D" w:rsidRDefault="0003081D" w:rsidP="0003081D">
            <w:pPr>
              <w:numPr>
                <w:ilvl w:val="1"/>
                <w:numId w:val="6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automate repetitive tasks</w:t>
            </w:r>
            <w:r w:rsidRPr="0062222D">
              <w:rPr>
                <w:rFonts w:ascii="Times New Roman" w:eastAsia="Times New Roman" w:hAnsi="Times New Roman" w:cs="Times New Roman"/>
                <w:sz w:val="24"/>
                <w:szCs w:val="24"/>
              </w:rPr>
              <w:t>.</w:t>
            </w:r>
          </w:p>
          <w:p w14:paraId="7033F8D2" w14:textId="4CE539FC"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 xml:space="preserve"> </w:t>
            </w:r>
            <w:hyperlink r:id="rId26" w:tgtFrame="_blank" w:history="1">
              <w:r>
                <w:rPr>
                  <w:rStyle w:val="Hyperlink"/>
                  <w:rFonts w:ascii="Times New Roman" w:eastAsia="Times New Roman" w:hAnsi="Times New Roman" w:cs="Times New Roman"/>
                  <w:sz w:val="24"/>
                  <w:szCs w:val="24"/>
                </w:rPr>
                <w:t>Intro to Python with Tracy the Turtle</w:t>
              </w:r>
            </w:hyperlink>
            <w:r w:rsidRPr="0000210D">
              <w:rPr>
                <w:rFonts w:ascii="Times New Roman" w:eastAsia="Times New Roman" w:hAnsi="Times New Roman" w:cs="Times New Roman"/>
                <w:sz w:val="24"/>
                <w:szCs w:val="24"/>
              </w:rPr>
              <w:t>, Code HS</w:t>
            </w:r>
          </w:p>
          <w:p w14:paraId="67F5A31D" w14:textId="4B15F75E"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0C6B296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062095F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2B25B8A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612A115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25E94B8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0202F74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46D4F69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7306027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48994B6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3BEE5C8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425F692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6152B28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7CC79F2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451B4910" w14:textId="15B5DC0D"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632DEA57" w14:textId="535605AE"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189C150B" w14:textId="7383EB23" w:rsidTr="00BE3529">
        <w:tc>
          <w:tcPr>
            <w:tcW w:w="205" w:type="pct"/>
            <w:tcBorders>
              <w:bottom w:val="single" w:sz="4" w:space="0" w:color="auto"/>
            </w:tcBorders>
            <w:shd w:val="clear" w:color="auto" w:fill="FFFFFF" w:themeFill="background1"/>
          </w:tcPr>
          <w:p w14:paraId="104CFFD7" w14:textId="4C637402"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93</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039FE412" w14:textId="39499165"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Demonstrate Linux.</w:t>
            </w:r>
          </w:p>
        </w:tc>
        <w:tc>
          <w:tcPr>
            <w:tcW w:w="1512" w:type="pct"/>
          </w:tcPr>
          <w:p w14:paraId="4CC3A76F" w14:textId="77777777"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Demonstration should include</w:t>
            </w:r>
          </w:p>
          <w:p w14:paraId="08FB22AC" w14:textId="77777777" w:rsidR="0003081D" w:rsidRPr="0000210D" w:rsidRDefault="0003081D" w:rsidP="0003081D">
            <w:pPr>
              <w:numPr>
                <w:ilvl w:val="0"/>
                <w:numId w:val="63"/>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using Linux commands</w:t>
            </w:r>
          </w:p>
          <w:p w14:paraId="256DCFB1" w14:textId="77777777" w:rsidR="0003081D" w:rsidRPr="0000210D" w:rsidRDefault="0003081D" w:rsidP="0003081D">
            <w:pPr>
              <w:numPr>
                <w:ilvl w:val="0"/>
                <w:numId w:val="63"/>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lastRenderedPageBreak/>
              <w:t>using command line interface.</w:t>
            </w:r>
          </w:p>
          <w:p w14:paraId="33690341" w14:textId="67A4BE18"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b/>
                <w:bCs/>
                <w:sz w:val="24"/>
                <w:szCs w:val="24"/>
              </w:rPr>
              <w:t>Teacher Resource:</w:t>
            </w:r>
            <w:r w:rsidRPr="00D50485">
              <w:rPr>
                <w:rFonts w:ascii="Times New Roman" w:eastAsia="Times New Roman" w:hAnsi="Times New Roman" w:cs="Times New Roman"/>
                <w:sz w:val="24"/>
                <w:szCs w:val="24"/>
              </w:rPr>
              <w:t xml:space="preserve"> </w:t>
            </w:r>
            <w:hyperlink r:id="rId27" w:history="1">
              <w:r w:rsidRPr="006938DB">
                <w:rPr>
                  <w:rStyle w:val="Hyperlink"/>
                  <w:rFonts w:ascii="Times New Roman" w:eastAsia="Times New Roman" w:hAnsi="Times New Roman" w:cs="Times New Roman"/>
                  <w:sz w:val="24"/>
                  <w:szCs w:val="24"/>
                </w:rPr>
                <w:t>Cyber Basics: Module A: Introduction to Linux</w:t>
              </w:r>
            </w:hyperlink>
            <w:r w:rsidRPr="00D50485">
              <w:rPr>
                <w:rFonts w:ascii="Times New Roman" w:eastAsia="Times New Roman" w:hAnsi="Times New Roman" w:cs="Times New Roman"/>
                <w:sz w:val="24"/>
                <w:szCs w:val="24"/>
              </w:rPr>
              <w:t>,</w:t>
            </w:r>
            <w:r w:rsidRPr="00D50485">
              <w:rPr>
                <w:rFonts w:ascii="Times New Roman" w:eastAsia="Times New Roman" w:hAnsi="Times New Roman" w:cs="Times New Roman"/>
                <w:b/>
                <w:bCs/>
                <w:sz w:val="24"/>
                <w:szCs w:val="24"/>
              </w:rPr>
              <w:t xml:space="preserve"> </w:t>
            </w:r>
            <w:r w:rsidRPr="00D50485">
              <w:rPr>
                <w:rFonts w:ascii="Times New Roman" w:eastAsia="Times New Roman" w:hAnsi="Times New Roman" w:cs="Times New Roman"/>
                <w:sz w:val="24"/>
                <w:szCs w:val="24"/>
              </w:rPr>
              <w:t>Virginia Cyber Range</w:t>
            </w:r>
          </w:p>
          <w:p w14:paraId="27FD2CFB" w14:textId="69A1EB79"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3AD3F0B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Coding and Programming</w:t>
            </w:r>
          </w:p>
          <w:p w14:paraId="6FC79C7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57CB3DB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2B0BEC0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369974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Digital Animation</w:t>
            </w:r>
          </w:p>
          <w:p w14:paraId="04DCC85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24FDC99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372C14A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3121203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5EDE884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1A1E9D2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2380A69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5C92A4C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0FB75F3A" w14:textId="28799D42"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26E08E42" w14:textId="6E42005C"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lastRenderedPageBreak/>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r>
              <w:rPr>
                <w:rFonts w:ascii="Times New Roman" w:eastAsia="Times New Roman" w:hAnsi="Times New Roman" w:cs="Times New Roman"/>
                <w:sz w:val="24"/>
                <w:szCs w:val="24"/>
              </w:rPr>
              <w:t xml:space="preserve">, </w:t>
            </w:r>
          </w:p>
        </w:tc>
      </w:tr>
      <w:tr w:rsidR="0003081D" w:rsidRPr="0093205B" w14:paraId="3421ED18" w14:textId="0FBE4D3A" w:rsidTr="00BE3529">
        <w:tc>
          <w:tcPr>
            <w:tcW w:w="205" w:type="pct"/>
            <w:tcBorders>
              <w:bottom w:val="single" w:sz="4" w:space="0" w:color="auto"/>
            </w:tcBorders>
            <w:shd w:val="clear" w:color="auto" w:fill="AEAAAA" w:themeFill="background2" w:themeFillShade="BF"/>
          </w:tcPr>
          <w:p w14:paraId="3AC19E37" w14:textId="77777777" w:rsidR="0003081D" w:rsidRPr="00BB6A7A" w:rsidRDefault="0003081D" w:rsidP="0003081D">
            <w:pPr>
              <w:spacing w:before="100" w:beforeAutospacing="1" w:after="100" w:afterAutospacing="1"/>
              <w:rPr>
                <w:rFonts w:ascii="Times New Roman" w:eastAsia="Times New Roman" w:hAnsi="Times New Roman" w:cs="Times New Roman"/>
                <w:b/>
                <w:bCs/>
                <w:sz w:val="28"/>
                <w:szCs w:val="28"/>
              </w:rPr>
            </w:pPr>
            <w:bookmarkStart w:id="11" w:name="_Hlk214865298"/>
          </w:p>
        </w:tc>
        <w:tc>
          <w:tcPr>
            <w:tcW w:w="975" w:type="pct"/>
            <w:tcBorders>
              <w:bottom w:val="single" w:sz="4" w:space="0" w:color="auto"/>
            </w:tcBorders>
            <w:shd w:val="clear" w:color="auto" w:fill="AEAAAA" w:themeFill="background2" w:themeFillShade="BF"/>
            <w:tcMar>
              <w:top w:w="43" w:type="dxa"/>
              <w:left w:w="115" w:type="dxa"/>
              <w:bottom w:w="43" w:type="dxa"/>
              <w:right w:w="115" w:type="dxa"/>
            </w:tcMar>
          </w:tcPr>
          <w:p w14:paraId="38F7092A" w14:textId="2771F42F" w:rsidR="0003081D" w:rsidRPr="00BB6A7A" w:rsidRDefault="0003081D" w:rsidP="0003081D">
            <w:pPr>
              <w:spacing w:before="100" w:beforeAutospacing="1" w:after="100" w:afterAutospacing="1"/>
              <w:rPr>
                <w:rFonts w:ascii="Times New Roman" w:eastAsia="Times New Roman" w:hAnsi="Times New Roman" w:cs="Times New Roman"/>
                <w:sz w:val="28"/>
                <w:szCs w:val="28"/>
              </w:rPr>
            </w:pPr>
            <w:r w:rsidRPr="00BB6A7A">
              <w:rPr>
                <w:rFonts w:ascii="Times New Roman" w:eastAsia="Times New Roman" w:hAnsi="Times New Roman" w:cs="Times New Roman"/>
                <w:b/>
                <w:bCs/>
                <w:sz w:val="28"/>
                <w:szCs w:val="28"/>
              </w:rPr>
              <w:t>Exploring Emerging Technologies</w:t>
            </w:r>
            <w:r>
              <w:rPr>
                <w:rFonts w:ascii="Times New Roman" w:eastAsia="Times New Roman" w:hAnsi="Times New Roman" w:cs="Times New Roman"/>
                <w:b/>
                <w:bCs/>
                <w:sz w:val="28"/>
                <w:szCs w:val="28"/>
              </w:rPr>
              <w:t xml:space="preserve"> and Related Security Concerns</w:t>
            </w:r>
          </w:p>
        </w:tc>
        <w:tc>
          <w:tcPr>
            <w:tcW w:w="1512" w:type="pct"/>
            <w:tcBorders>
              <w:bottom w:val="single" w:sz="4" w:space="0" w:color="auto"/>
            </w:tcBorders>
            <w:shd w:val="clear" w:color="auto" w:fill="AEAAAA" w:themeFill="background2" w:themeFillShade="BF"/>
          </w:tcPr>
          <w:p w14:paraId="78276D17" w14:textId="77777777" w:rsidR="0003081D" w:rsidRPr="00BB6A7A" w:rsidRDefault="0003081D" w:rsidP="0003081D">
            <w:pPr>
              <w:spacing w:before="100" w:beforeAutospacing="1" w:after="100" w:afterAutospacing="1"/>
              <w:rPr>
                <w:rFonts w:ascii="Times New Roman" w:eastAsia="Times New Roman" w:hAnsi="Times New Roman" w:cs="Times New Roman"/>
                <w:sz w:val="28"/>
                <w:szCs w:val="28"/>
              </w:rPr>
            </w:pPr>
          </w:p>
        </w:tc>
        <w:tc>
          <w:tcPr>
            <w:tcW w:w="1155" w:type="pct"/>
            <w:shd w:val="clear" w:color="auto" w:fill="A6A6A6" w:themeFill="background1" w:themeFillShade="A6"/>
          </w:tcPr>
          <w:p w14:paraId="35F8CD42" w14:textId="77777777"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c>
          <w:tcPr>
            <w:tcW w:w="1153" w:type="pct"/>
            <w:shd w:val="clear" w:color="auto" w:fill="A6A6A6" w:themeFill="background1" w:themeFillShade="A6"/>
          </w:tcPr>
          <w:p w14:paraId="12A555FB" w14:textId="39F7EBE7"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r>
      <w:bookmarkEnd w:id="11"/>
      <w:tr w:rsidR="0003081D" w:rsidRPr="0093205B" w14:paraId="7538CAB6" w14:textId="6BE04297" w:rsidTr="00BE3529">
        <w:tc>
          <w:tcPr>
            <w:tcW w:w="205" w:type="pct"/>
            <w:tcBorders>
              <w:bottom w:val="single" w:sz="4" w:space="0" w:color="auto"/>
            </w:tcBorders>
            <w:shd w:val="clear" w:color="auto" w:fill="FFFFFF" w:themeFill="background1"/>
          </w:tcPr>
          <w:p w14:paraId="0A0FE5C6" w14:textId="1EA78F9D"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94</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A4B6A45" w14:textId="30DF8577"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Identify ubiquitous computing. </w:t>
            </w:r>
          </w:p>
        </w:tc>
        <w:tc>
          <w:tcPr>
            <w:tcW w:w="1512" w:type="pct"/>
          </w:tcPr>
          <w:p w14:paraId="6FA8DC13" w14:textId="76669FEB"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 xml:space="preserve">Identification </w:t>
            </w:r>
            <w:r>
              <w:rPr>
                <w:rFonts w:ascii="Times New Roman" w:eastAsia="Times New Roman" w:hAnsi="Times New Roman" w:cs="Times New Roman"/>
                <w:sz w:val="24"/>
                <w:szCs w:val="24"/>
              </w:rPr>
              <w:t>may</w:t>
            </w:r>
            <w:r w:rsidRPr="0000210D">
              <w:rPr>
                <w:rFonts w:ascii="Times New Roman" w:eastAsia="Times New Roman" w:hAnsi="Times New Roman" w:cs="Times New Roman"/>
                <w:sz w:val="24"/>
                <w:szCs w:val="24"/>
              </w:rPr>
              <w:t xml:space="preserve"> include, but not be limited to</w:t>
            </w:r>
            <w:r>
              <w:rPr>
                <w:rFonts w:ascii="Times New Roman" w:eastAsia="Times New Roman" w:hAnsi="Times New Roman" w:cs="Times New Roman"/>
                <w:sz w:val="24"/>
                <w:szCs w:val="24"/>
              </w:rPr>
              <w:t>,</w:t>
            </w:r>
          </w:p>
          <w:p w14:paraId="3C0FCA33" w14:textId="77777777" w:rsidR="0003081D" w:rsidRDefault="0003081D" w:rsidP="0003081D">
            <w:pPr>
              <w:numPr>
                <w:ilvl w:val="0"/>
                <w:numId w:val="66"/>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Internet of Things (IoT)</w:t>
            </w:r>
          </w:p>
          <w:p w14:paraId="1D1CF121" w14:textId="1D670B87" w:rsidR="0003081D" w:rsidRDefault="0003081D" w:rsidP="0003081D">
            <w:pPr>
              <w:numPr>
                <w:ilvl w:val="1"/>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wearable devices</w:t>
            </w:r>
          </w:p>
          <w:p w14:paraId="52C2109B" w14:textId="7E5C213C" w:rsidR="0003081D" w:rsidRDefault="0003081D" w:rsidP="0003081D">
            <w:pPr>
              <w:numPr>
                <w:ilvl w:val="1"/>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362A01">
              <w:rPr>
                <w:rFonts w:ascii="Times New Roman" w:eastAsia="Times New Roman" w:hAnsi="Times New Roman" w:cs="Times New Roman"/>
                <w:sz w:val="24"/>
                <w:szCs w:val="24"/>
              </w:rPr>
              <w:t>utomobiles</w:t>
            </w:r>
          </w:p>
          <w:p w14:paraId="0A581EDA" w14:textId="7E1F1746" w:rsidR="0003081D" w:rsidRDefault="0003081D" w:rsidP="0003081D">
            <w:pPr>
              <w:numPr>
                <w:ilvl w:val="1"/>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home appliances</w:t>
            </w:r>
          </w:p>
          <w:p w14:paraId="7D39A04B" w14:textId="20443066" w:rsidR="0003081D" w:rsidRDefault="0003081D" w:rsidP="0003081D">
            <w:pPr>
              <w:numPr>
                <w:ilvl w:val="1"/>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assistants</w:t>
            </w:r>
          </w:p>
          <w:p w14:paraId="06A25469" w14:textId="22DBC039" w:rsidR="0003081D" w:rsidRPr="00362A01" w:rsidRDefault="0003081D" w:rsidP="0003081D">
            <w:pPr>
              <w:numPr>
                <w:ilvl w:val="1"/>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doorbell cameras</w:t>
            </w:r>
          </w:p>
          <w:p w14:paraId="44CCE5C3" w14:textId="77777777" w:rsidR="0003081D" w:rsidRPr="0000210D" w:rsidRDefault="0003081D" w:rsidP="0003081D">
            <w:pPr>
              <w:numPr>
                <w:ilvl w:val="0"/>
                <w:numId w:val="66"/>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unmanned systems</w:t>
            </w:r>
          </w:p>
          <w:p w14:paraId="03973E83" w14:textId="7EA0DE05" w:rsidR="0003081D" w:rsidRPr="00362A01" w:rsidRDefault="0003081D" w:rsidP="0003081D">
            <w:pPr>
              <w:numPr>
                <w:ilvl w:val="0"/>
                <w:numId w:val="66"/>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artificial intelligence</w:t>
            </w:r>
            <w:r w:rsidRPr="00362A01">
              <w:rPr>
                <w:rFonts w:ascii="Times New Roman" w:eastAsia="Times New Roman" w:hAnsi="Times New Roman" w:cs="Times New Roman"/>
                <w:sz w:val="24"/>
                <w:szCs w:val="24"/>
              </w:rPr>
              <w:t> </w:t>
            </w:r>
          </w:p>
          <w:p w14:paraId="3C266553" w14:textId="04DC48D0" w:rsidR="0003081D" w:rsidRDefault="0003081D" w:rsidP="0003081D">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quantum computing</w:t>
            </w:r>
          </w:p>
          <w:p w14:paraId="6B9C2AA4" w14:textId="513D121D" w:rsidR="0003081D" w:rsidRPr="0000210D" w:rsidRDefault="0003081D" w:rsidP="0003081D">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cyber-physical systems or operational technology (OT) (e.g., water processing plant, electric utility).</w:t>
            </w:r>
          </w:p>
          <w:p w14:paraId="2A38AF03" w14:textId="13859823"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0DA4702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Coding and Programming</w:t>
            </w:r>
          </w:p>
          <w:p w14:paraId="786EC97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4D333FB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421FD13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59A9988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5A4E18D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011BABC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1D98AEB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057313F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2AD1071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300ABDB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271CCCF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16EFF9C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Website Coding &amp; Development</w:t>
            </w:r>
          </w:p>
          <w:p w14:paraId="55627F45" w14:textId="0F4D5764" w:rsidR="0003081D" w:rsidRDefault="0003081D" w:rsidP="0003081D">
            <w:pPr>
              <w:rPr>
                <w:rFonts w:ascii="Times New Roman" w:hAnsi="Times New Roman" w:cs="Times New Roman"/>
                <w:color w:val="000000"/>
                <w:sz w:val="24"/>
                <w:szCs w:val="24"/>
              </w:rPr>
            </w:pPr>
            <w:r>
              <w:rPr>
                <w:rFonts w:ascii="Times New Roman" w:eastAsia="Times New Roman" w:hAnsi="Times New Roman" w:cs="Times New Roman"/>
                <w:sz w:val="24"/>
                <w:szCs w:val="24"/>
              </w:rPr>
              <w:t>Website Design</w:t>
            </w:r>
          </w:p>
        </w:tc>
        <w:tc>
          <w:tcPr>
            <w:tcW w:w="1153" w:type="pct"/>
          </w:tcPr>
          <w:p w14:paraId="156794D7" w14:textId="692A1748" w:rsidR="0003081D" w:rsidRPr="009F4A08" w:rsidRDefault="0003081D" w:rsidP="0003081D">
            <w:pPr>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p>
        </w:tc>
      </w:tr>
      <w:tr w:rsidR="0003081D" w:rsidRPr="0093205B" w14:paraId="34060DB6" w14:textId="41C5CADB" w:rsidTr="00BE3529">
        <w:trPr>
          <w:trHeight w:val="1972"/>
        </w:trPr>
        <w:tc>
          <w:tcPr>
            <w:tcW w:w="205" w:type="pct"/>
            <w:tcBorders>
              <w:bottom w:val="single" w:sz="4" w:space="0" w:color="auto"/>
            </w:tcBorders>
            <w:shd w:val="clear" w:color="auto" w:fill="FFFFFF" w:themeFill="background1"/>
          </w:tcPr>
          <w:p w14:paraId="4154B562" w14:textId="68C5BC26"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95</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7CBF7F8" w14:textId="669F5A6D"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Descri</w:t>
            </w:r>
            <w:r>
              <w:rPr>
                <w:rFonts w:ascii="Times New Roman" w:hAnsi="Times New Roman" w:cs="Times New Roman"/>
                <w:sz w:val="24"/>
                <w:szCs w:val="24"/>
              </w:rPr>
              <w:t>be</w:t>
            </w:r>
            <w:r w:rsidRPr="00313C9A">
              <w:rPr>
                <w:rFonts w:ascii="Times New Roman" w:hAnsi="Times New Roman" w:cs="Times New Roman"/>
                <w:sz w:val="24"/>
                <w:szCs w:val="24"/>
              </w:rPr>
              <w:t xml:space="preserve"> security and privacy implications of ubiquitous computing. </w:t>
            </w:r>
          </w:p>
        </w:tc>
        <w:tc>
          <w:tcPr>
            <w:tcW w:w="1512" w:type="pct"/>
          </w:tcPr>
          <w:p w14:paraId="555536C0" w14:textId="77777777" w:rsidR="0003081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Description should include examples of security and privacy issues in ubiquitous computing, such as IoT in smart homes, autonomous and semi-autonomous vehicles, and industrial control systems. </w:t>
            </w:r>
          </w:p>
          <w:p w14:paraId="56F49C8A" w14:textId="37F2BBD8"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251E533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176BF3F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237AE75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3D08E06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1896E7E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704AE4A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0432B7C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28C22B4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3C03540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66BA84F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1C8B4F4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276CE09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78C3EE2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67253954" w14:textId="31FE02F3"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5C0409BA" w14:textId="48940E2A"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69BA74C1" w14:textId="21F5FA11" w:rsidTr="00BE3529">
        <w:tc>
          <w:tcPr>
            <w:tcW w:w="205" w:type="pct"/>
            <w:tcBorders>
              <w:bottom w:val="single" w:sz="4" w:space="0" w:color="auto"/>
            </w:tcBorders>
            <w:shd w:val="clear" w:color="auto" w:fill="AEAAAA" w:themeFill="background2" w:themeFillShade="BF"/>
          </w:tcPr>
          <w:p w14:paraId="6C2450E0" w14:textId="77777777" w:rsidR="0003081D" w:rsidRPr="00E7738D" w:rsidRDefault="0003081D" w:rsidP="0003081D">
            <w:pPr>
              <w:spacing w:before="100" w:beforeAutospacing="1" w:after="100" w:afterAutospacing="1"/>
              <w:rPr>
                <w:rFonts w:ascii="Times New Roman" w:eastAsia="Times New Roman" w:hAnsi="Times New Roman" w:cs="Times New Roman"/>
                <w:b/>
                <w:bCs/>
                <w:sz w:val="28"/>
                <w:szCs w:val="28"/>
              </w:rPr>
            </w:pPr>
          </w:p>
        </w:tc>
        <w:tc>
          <w:tcPr>
            <w:tcW w:w="975" w:type="pct"/>
            <w:tcBorders>
              <w:bottom w:val="single" w:sz="4" w:space="0" w:color="auto"/>
            </w:tcBorders>
            <w:shd w:val="clear" w:color="auto" w:fill="AEAAAA" w:themeFill="background2" w:themeFillShade="BF"/>
            <w:tcMar>
              <w:top w:w="43" w:type="dxa"/>
              <w:left w:w="115" w:type="dxa"/>
              <w:bottom w:w="43" w:type="dxa"/>
              <w:right w:w="115" w:type="dxa"/>
            </w:tcMar>
          </w:tcPr>
          <w:p w14:paraId="123EC4F0" w14:textId="69BF54C7" w:rsidR="0003081D" w:rsidRPr="00E7738D" w:rsidRDefault="0003081D" w:rsidP="0003081D">
            <w:pPr>
              <w:spacing w:before="100" w:beforeAutospacing="1" w:after="100" w:afterAutospacing="1"/>
              <w:rPr>
                <w:rFonts w:ascii="Times New Roman" w:eastAsia="Times New Roman" w:hAnsi="Times New Roman" w:cs="Times New Roman"/>
                <w:sz w:val="28"/>
                <w:szCs w:val="28"/>
              </w:rPr>
            </w:pPr>
            <w:r w:rsidRPr="00E7738D">
              <w:rPr>
                <w:rFonts w:ascii="Times New Roman" w:eastAsia="Times New Roman" w:hAnsi="Times New Roman" w:cs="Times New Roman"/>
                <w:b/>
                <w:bCs/>
                <w:sz w:val="28"/>
                <w:szCs w:val="28"/>
              </w:rPr>
              <w:t>Exploring Cybersecurity Careers</w:t>
            </w:r>
          </w:p>
        </w:tc>
        <w:tc>
          <w:tcPr>
            <w:tcW w:w="1512" w:type="pct"/>
            <w:tcBorders>
              <w:bottom w:val="single" w:sz="4" w:space="0" w:color="auto"/>
            </w:tcBorders>
            <w:shd w:val="clear" w:color="auto" w:fill="AEAAAA" w:themeFill="background2" w:themeFillShade="BF"/>
          </w:tcPr>
          <w:p w14:paraId="0D15EEA0" w14:textId="77777777" w:rsidR="0003081D" w:rsidRPr="00E7738D" w:rsidRDefault="0003081D" w:rsidP="0003081D">
            <w:pPr>
              <w:spacing w:before="100" w:beforeAutospacing="1" w:after="100" w:afterAutospacing="1"/>
              <w:rPr>
                <w:rFonts w:ascii="Times New Roman" w:eastAsia="Times New Roman" w:hAnsi="Times New Roman" w:cs="Times New Roman"/>
                <w:sz w:val="28"/>
                <w:szCs w:val="28"/>
              </w:rPr>
            </w:pPr>
          </w:p>
        </w:tc>
        <w:tc>
          <w:tcPr>
            <w:tcW w:w="1155" w:type="pct"/>
            <w:shd w:val="clear" w:color="auto" w:fill="A6A6A6" w:themeFill="background1" w:themeFillShade="A6"/>
          </w:tcPr>
          <w:p w14:paraId="3DE9E4CF" w14:textId="77777777"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c>
          <w:tcPr>
            <w:tcW w:w="1153" w:type="pct"/>
            <w:shd w:val="clear" w:color="auto" w:fill="A6A6A6" w:themeFill="background1" w:themeFillShade="A6"/>
          </w:tcPr>
          <w:p w14:paraId="74871B50" w14:textId="0368D328"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r>
      <w:tr w:rsidR="0003081D" w:rsidRPr="0093205B" w14:paraId="1F30A581" w14:textId="7E2FD4A7" w:rsidTr="00BE3529">
        <w:tc>
          <w:tcPr>
            <w:tcW w:w="205" w:type="pct"/>
            <w:tcBorders>
              <w:bottom w:val="single" w:sz="4" w:space="0" w:color="auto"/>
            </w:tcBorders>
            <w:shd w:val="clear" w:color="auto" w:fill="FFFFFF" w:themeFill="background1"/>
          </w:tcPr>
          <w:p w14:paraId="475833DD" w14:textId="6F0FE769"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96</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54EEF05F" w14:textId="483F8182"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Research career opportunities for cybersecurity professionals. </w:t>
            </w:r>
          </w:p>
        </w:tc>
        <w:tc>
          <w:tcPr>
            <w:tcW w:w="1512" w:type="pct"/>
          </w:tcPr>
          <w:p w14:paraId="7B187FB3" w14:textId="5F7D9D4E" w:rsidR="0003081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Research should include using online job research and job posting sites (e.g., </w:t>
            </w:r>
            <w:hyperlink r:id="rId28" w:tgtFrame="_blank" w:history="1">
              <w:r w:rsidRPr="0000210D">
                <w:rPr>
                  <w:rStyle w:val="Hyperlink"/>
                  <w:rFonts w:ascii="Times New Roman" w:eastAsia="Times New Roman" w:hAnsi="Times New Roman" w:cs="Times New Roman"/>
                  <w:sz w:val="24"/>
                  <w:szCs w:val="24"/>
                </w:rPr>
                <w:t>Virginia Employment Commission</w:t>
              </w:r>
            </w:hyperlink>
            <w:r w:rsidRPr="0000210D">
              <w:rPr>
                <w:rFonts w:ascii="Times New Roman" w:eastAsia="Times New Roman" w:hAnsi="Times New Roman" w:cs="Times New Roman"/>
                <w:sz w:val="24"/>
                <w:szCs w:val="24"/>
              </w:rPr>
              <w:t>, </w:t>
            </w:r>
            <w:proofErr w:type="spellStart"/>
            <w:r>
              <w:fldChar w:fldCharType="begin"/>
            </w:r>
            <w:r>
              <w:instrText>HYPERLINK "https://www.cyberseek.org/" \t "_blank"</w:instrText>
            </w:r>
            <w:r>
              <w:fldChar w:fldCharType="separate"/>
            </w:r>
            <w:r w:rsidRPr="0000210D">
              <w:rPr>
                <w:rStyle w:val="Hyperlink"/>
                <w:rFonts w:ascii="Times New Roman" w:eastAsia="Times New Roman" w:hAnsi="Times New Roman" w:cs="Times New Roman"/>
                <w:sz w:val="24"/>
                <w:szCs w:val="24"/>
              </w:rPr>
              <w:t>CyberSeek</w:t>
            </w:r>
            <w:proofErr w:type="spellEnd"/>
            <w:r>
              <w:fldChar w:fldCharType="end"/>
            </w:r>
            <w:r w:rsidRPr="0000210D">
              <w:rPr>
                <w:rFonts w:ascii="Times New Roman" w:eastAsia="Times New Roman" w:hAnsi="Times New Roman" w:cs="Times New Roman"/>
                <w:sz w:val="24"/>
                <w:szCs w:val="24"/>
              </w:rPr>
              <w:t>, </w:t>
            </w:r>
            <w:hyperlink r:id="rId29" w:tgtFrame="_blank" w:history="1">
              <w:r w:rsidRPr="00C60EB4">
                <w:rPr>
                  <w:rStyle w:val="Hyperlink"/>
                  <w:rFonts w:ascii="Times New Roman" w:eastAsia="Times New Roman" w:hAnsi="Times New Roman" w:cs="Times New Roman"/>
                  <w:sz w:val="24"/>
                  <w:szCs w:val="24"/>
                </w:rPr>
                <w:t xml:space="preserve">O*Net </w:t>
              </w:r>
              <w:proofErr w:type="spellStart"/>
              <w:r w:rsidRPr="00C60EB4">
                <w:rPr>
                  <w:rStyle w:val="Hyperlink"/>
                  <w:rFonts w:ascii="Times New Roman" w:eastAsia="Times New Roman" w:hAnsi="Times New Roman" w:cs="Times New Roman"/>
                  <w:sz w:val="24"/>
                  <w:szCs w:val="24"/>
                </w:rPr>
                <w:t>OnLine</w:t>
              </w:r>
              <w:proofErr w:type="spellEnd"/>
            </w:hyperlink>
            <w:r w:rsidRPr="00B961CB">
              <w:rPr>
                <w:rFonts w:ascii="Times New Roman" w:hAnsi="Times New Roman" w:cs="Times New Roman"/>
                <w:sz w:val="24"/>
                <w:szCs w:val="24"/>
              </w:rPr>
              <w:t xml:space="preserve">, </w:t>
            </w:r>
            <w:hyperlink r:id="rId30" w:history="1">
              <w:r w:rsidRPr="00B961CB">
                <w:rPr>
                  <w:rStyle w:val="Hyperlink"/>
                  <w:rFonts w:ascii="Times New Roman" w:hAnsi="Times New Roman" w:cs="Times New Roman"/>
                  <w:sz w:val="24"/>
                  <w:szCs w:val="24"/>
                </w:rPr>
                <w:t>Virginia Office of Education Economics</w:t>
              </w:r>
            </w:hyperlink>
            <w:r>
              <w:t>,</w:t>
            </w:r>
            <w:r w:rsidRPr="00022CE8">
              <w:rPr>
                <w:rFonts w:ascii="Times New Roman" w:hAnsi="Times New Roman" w:cs="Times New Roman"/>
                <w:sz w:val="24"/>
                <w:szCs w:val="24"/>
              </w:rPr>
              <w:t xml:space="preserve"> </w:t>
            </w:r>
            <w:hyperlink r:id="rId31" w:history="1">
              <w:r w:rsidRPr="00022CE8">
                <w:rPr>
                  <w:rStyle w:val="Hyperlink"/>
                  <w:rFonts w:ascii="Times New Roman" w:hAnsi="Times New Roman" w:cs="Times New Roman"/>
                  <w:sz w:val="24"/>
                  <w:szCs w:val="24"/>
                </w:rPr>
                <w:t>Indeed</w:t>
              </w:r>
            </w:hyperlink>
            <w:r w:rsidRPr="00022CE8">
              <w:rPr>
                <w:rFonts w:ascii="Times New Roman" w:hAnsi="Times New Roman" w:cs="Times New Roman"/>
                <w:sz w:val="24"/>
                <w:szCs w:val="24"/>
              </w:rPr>
              <w:t xml:space="preserve">, </w:t>
            </w:r>
            <w:hyperlink r:id="rId32" w:history="1">
              <w:r w:rsidRPr="00022CE8">
                <w:rPr>
                  <w:rStyle w:val="Hyperlink"/>
                  <w:rFonts w:ascii="Times New Roman" w:hAnsi="Times New Roman" w:cs="Times New Roman"/>
                  <w:sz w:val="24"/>
                  <w:szCs w:val="24"/>
                </w:rPr>
                <w:t>LinkedIn</w:t>
              </w:r>
            </w:hyperlink>
            <w:r w:rsidRPr="00C60EB4">
              <w:rPr>
                <w:rFonts w:ascii="Times New Roman" w:eastAsia="Times New Roman" w:hAnsi="Times New Roman" w:cs="Times New Roman"/>
                <w:sz w:val="24"/>
                <w:szCs w:val="24"/>
              </w:rPr>
              <w:t xml:space="preserve">) </w:t>
            </w:r>
            <w:r w:rsidRPr="0000210D">
              <w:rPr>
                <w:rFonts w:ascii="Times New Roman" w:eastAsia="Times New Roman" w:hAnsi="Times New Roman" w:cs="Times New Roman"/>
                <w:sz w:val="24"/>
                <w:szCs w:val="24"/>
              </w:rPr>
              <w:t>to locate entry-level cybersecurity and cyber forensics opportunities at the local, state, national, and international levels.</w:t>
            </w:r>
            <w:r w:rsidRPr="0000210D">
              <w:rPr>
                <w:rFonts w:ascii="Times New Roman" w:eastAsia="Times New Roman" w:hAnsi="Times New Roman" w:cs="Times New Roman"/>
                <w:sz w:val="24"/>
                <w:szCs w:val="24"/>
              </w:rPr>
              <w:br/>
            </w:r>
            <w:r w:rsidRPr="0000210D">
              <w:rPr>
                <w:rFonts w:ascii="Times New Roman" w:eastAsia="Times New Roman" w:hAnsi="Times New Roman" w:cs="Times New Roman"/>
                <w:sz w:val="24"/>
                <w:szCs w:val="24"/>
              </w:rPr>
              <w:lastRenderedPageBreak/>
              <w:br/>
            </w:r>
            <w:r w:rsidRPr="0000210D">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00210D">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p>
          <w:p w14:paraId="5CEBD92F" w14:textId="20AA13CC" w:rsidR="0003081D" w:rsidRPr="00C60EB4" w:rsidRDefault="0003081D" w:rsidP="0003081D">
            <w:pPr>
              <w:numPr>
                <w:ilvl w:val="1"/>
                <w:numId w:val="74"/>
              </w:numPr>
              <w:rPr>
                <w:rFonts w:ascii="Times New Roman" w:eastAsia="Times New Roman" w:hAnsi="Times New Roman" w:cs="Times New Roman"/>
                <w:sz w:val="24"/>
                <w:szCs w:val="24"/>
              </w:rPr>
            </w:pPr>
            <w:hyperlink r:id="rId33" w:history="1">
              <w:r w:rsidRPr="00C60EB4">
                <w:rPr>
                  <w:rStyle w:val="Hyperlink"/>
                  <w:rFonts w:ascii="Times New Roman" w:eastAsia="Times New Roman" w:hAnsi="Times New Roman" w:cs="Times New Roman"/>
                  <w:sz w:val="24"/>
                  <w:szCs w:val="24"/>
                </w:rPr>
                <w:t>Cybersecurity Education &amp; Career Development</w:t>
              </w:r>
            </w:hyperlink>
            <w:r>
              <w:rPr>
                <w:rFonts w:ascii="Times New Roman" w:eastAsia="Times New Roman" w:hAnsi="Times New Roman" w:cs="Times New Roman"/>
                <w:sz w:val="24"/>
                <w:szCs w:val="24"/>
              </w:rPr>
              <w:t>, Cybersecurity &amp; Infrastructure Security Agency</w:t>
            </w:r>
          </w:p>
          <w:p w14:paraId="5EF7CB25" w14:textId="1223C1A5" w:rsidR="0003081D" w:rsidRPr="00C60EB4" w:rsidRDefault="0003081D" w:rsidP="0003081D">
            <w:pPr>
              <w:numPr>
                <w:ilvl w:val="1"/>
                <w:numId w:val="74"/>
              </w:numPr>
              <w:rPr>
                <w:rFonts w:ascii="Times New Roman" w:eastAsia="Times New Roman" w:hAnsi="Times New Roman" w:cs="Times New Roman"/>
                <w:sz w:val="24"/>
                <w:szCs w:val="24"/>
              </w:rPr>
            </w:pPr>
            <w:hyperlink r:id="rId34" w:history="1">
              <w:r w:rsidRPr="00C60EB4">
                <w:rPr>
                  <w:rStyle w:val="Hyperlink"/>
                  <w:rFonts w:ascii="Times New Roman" w:eastAsia="Times New Roman" w:hAnsi="Times New Roman" w:cs="Times New Roman"/>
                  <w:sz w:val="24"/>
                  <w:szCs w:val="24"/>
                </w:rPr>
                <w:t>See Yourself in Cybersecurity</w:t>
              </w:r>
            </w:hyperlink>
            <w:r>
              <w:rPr>
                <w:rFonts w:ascii="Times New Roman" w:eastAsia="Times New Roman" w:hAnsi="Times New Roman" w:cs="Times New Roman"/>
                <w:sz w:val="24"/>
                <w:szCs w:val="24"/>
              </w:rPr>
              <w:t xml:space="preserve">, </w:t>
            </w:r>
            <w:r w:rsidRPr="00C60EB4">
              <w:rPr>
                <w:rFonts w:ascii="Times New Roman" w:eastAsia="Times New Roman" w:hAnsi="Times New Roman" w:cs="Times New Roman"/>
                <w:sz w:val="24"/>
                <w:szCs w:val="24"/>
              </w:rPr>
              <w:t xml:space="preserve">U.S. Department of Labor </w:t>
            </w:r>
          </w:p>
          <w:p w14:paraId="633939EF" w14:textId="6D35EE88" w:rsidR="0003081D" w:rsidRPr="00C60EB4" w:rsidRDefault="0003081D" w:rsidP="0003081D">
            <w:pPr>
              <w:numPr>
                <w:ilvl w:val="1"/>
                <w:numId w:val="74"/>
              </w:numPr>
              <w:rPr>
                <w:rFonts w:ascii="Times New Roman" w:eastAsia="Times New Roman" w:hAnsi="Times New Roman" w:cs="Times New Roman"/>
                <w:sz w:val="24"/>
                <w:szCs w:val="24"/>
              </w:rPr>
            </w:pPr>
            <w:hyperlink r:id="rId35" w:history="1">
              <w:r w:rsidRPr="00C60EB4">
                <w:rPr>
                  <w:rStyle w:val="Hyperlink"/>
                  <w:rFonts w:ascii="Times New Roman" w:eastAsia="Times New Roman" w:hAnsi="Times New Roman" w:cs="Times New Roman"/>
                  <w:sz w:val="24"/>
                  <w:szCs w:val="24"/>
                </w:rPr>
                <w:t>Cyber.org</w:t>
              </w:r>
            </w:hyperlink>
          </w:p>
          <w:p w14:paraId="5D1C24C1" w14:textId="77777777"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p>
          <w:p w14:paraId="6D88466C" w14:textId="77777777"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5475263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Career Portfolio</w:t>
            </w:r>
          </w:p>
          <w:p w14:paraId="2D47B2D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2A5D2E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1E98C31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6581BED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3D825A3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4CCC380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Future Business Leader</w:t>
            </w:r>
          </w:p>
          <w:p w14:paraId="518EB0B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 Management</w:t>
            </w:r>
          </w:p>
          <w:p w14:paraId="6A1E81E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Introduction to Information Technology</w:t>
            </w:r>
          </w:p>
          <w:p w14:paraId="2F6B16F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3A5D18F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p w14:paraId="209277C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2E0A80F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64022B8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424C521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04F67F8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4934438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636C542A" w14:textId="2208DDDE"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0BFE0FF8" w14:textId="35EDECAD"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12.C</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2EA4AF02" w14:textId="2CB755F7" w:rsidTr="00BE3529">
        <w:tc>
          <w:tcPr>
            <w:tcW w:w="205" w:type="pct"/>
            <w:tcBorders>
              <w:bottom w:val="single" w:sz="4" w:space="0" w:color="auto"/>
            </w:tcBorders>
            <w:shd w:val="clear" w:color="auto" w:fill="FFFFFF" w:themeFill="background1"/>
          </w:tcPr>
          <w:p w14:paraId="7D535698" w14:textId="12D5BE80"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97</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02CDEFB5" w14:textId="1DCA84BF"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Examine the Career Clusters affected by current and emerging technology. </w:t>
            </w:r>
          </w:p>
        </w:tc>
        <w:tc>
          <w:tcPr>
            <w:tcW w:w="1512" w:type="pct"/>
          </w:tcPr>
          <w:p w14:paraId="2C6AB46D" w14:textId="77777777"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proofErr w:type="gramStart"/>
            <w:r w:rsidRPr="0000210D">
              <w:rPr>
                <w:rFonts w:ascii="Times New Roman" w:eastAsia="Times New Roman" w:hAnsi="Times New Roman" w:cs="Times New Roman"/>
                <w:sz w:val="24"/>
                <w:szCs w:val="24"/>
              </w:rPr>
              <w:t>Examination</w:t>
            </w:r>
            <w:proofErr w:type="gramEnd"/>
            <w:r w:rsidRPr="0000210D">
              <w:rPr>
                <w:rFonts w:ascii="Times New Roman" w:eastAsia="Times New Roman" w:hAnsi="Times New Roman" w:cs="Times New Roman"/>
                <w:sz w:val="24"/>
                <w:szCs w:val="24"/>
              </w:rPr>
              <w:t xml:space="preserve"> should include, but not be limited to, the following, with examples of each:</w:t>
            </w:r>
          </w:p>
          <w:p w14:paraId="669F7713" w14:textId="77777777"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Advanced Manufacturing</w:t>
            </w:r>
          </w:p>
          <w:p w14:paraId="149878EA" w14:textId="72A60875"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Agriculture</w:t>
            </w:r>
          </w:p>
          <w:p w14:paraId="2B5FA7D5" w14:textId="341A9AC1"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Arts, Entertainment, and Design</w:t>
            </w:r>
          </w:p>
          <w:p w14:paraId="38636F24" w14:textId="0EA7F670"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Construction</w:t>
            </w:r>
          </w:p>
          <w:p w14:paraId="1B4B6A31" w14:textId="6CCC15FE"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Digital Technology</w:t>
            </w:r>
          </w:p>
          <w:p w14:paraId="5361EBB9" w14:textId="731E912D"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Education</w:t>
            </w:r>
          </w:p>
          <w:p w14:paraId="7F3078C3" w14:textId="0F3CF293"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Energy and Natural Resources</w:t>
            </w:r>
          </w:p>
          <w:p w14:paraId="20A74C07" w14:textId="3E58EF81"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Financial Services</w:t>
            </w:r>
          </w:p>
          <w:p w14:paraId="2AFE7C09" w14:textId="55DD5BDD"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Healthcare and Human Services</w:t>
            </w:r>
          </w:p>
          <w:p w14:paraId="0845972C" w14:textId="0915987E"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Hospitality, Events, and Tourism</w:t>
            </w:r>
          </w:p>
          <w:p w14:paraId="208F2549" w14:textId="1C6A73FA"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Management and Entrepreneurship</w:t>
            </w:r>
          </w:p>
          <w:p w14:paraId="24CECDD7" w14:textId="28E868F7"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Marketing and Sales</w:t>
            </w:r>
          </w:p>
          <w:p w14:paraId="29C09838" w14:textId="2CA68884"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Public Service and Safety</w:t>
            </w:r>
          </w:p>
          <w:p w14:paraId="47034332" w14:textId="295BFD2A" w:rsidR="0003081D" w:rsidRPr="00C60EB4" w:rsidRDefault="0003081D" w:rsidP="0003081D">
            <w:pPr>
              <w:numPr>
                <w:ilvl w:val="0"/>
                <w:numId w:val="67"/>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Supply Chain and Transportation</w:t>
            </w:r>
          </w:p>
          <w:p w14:paraId="3171B571" w14:textId="2C4A85AD" w:rsidR="0003081D" w:rsidRPr="00BF7007" w:rsidRDefault="0003081D" w:rsidP="0003081D">
            <w:pPr>
              <w:spacing w:before="100" w:beforeAutospacing="1" w:after="100" w:afterAutospacing="1"/>
              <w:ind w:left="360"/>
              <w:rPr>
                <w:rFonts w:ascii="Times New Roman" w:eastAsia="Times New Roman" w:hAnsi="Times New Roman" w:cs="Times New Roman"/>
                <w:sz w:val="24"/>
                <w:szCs w:val="24"/>
              </w:rPr>
            </w:pPr>
          </w:p>
        </w:tc>
        <w:tc>
          <w:tcPr>
            <w:tcW w:w="1155" w:type="pct"/>
          </w:tcPr>
          <w:p w14:paraId="70A937B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26CC443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056119C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79273C3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713ED28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121FE50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6CA12E5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Future Business Leader</w:t>
            </w:r>
          </w:p>
          <w:p w14:paraId="7E7C2E7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 Management</w:t>
            </w:r>
          </w:p>
          <w:p w14:paraId="7D0FDAD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644BE9F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4F5C4E1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p w14:paraId="232C0D7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6C0D4A8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54F1BF2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593F941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7720E40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20B6C03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01BF914A" w14:textId="6BF492F5"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Website Design</w:t>
            </w:r>
          </w:p>
        </w:tc>
        <w:tc>
          <w:tcPr>
            <w:tcW w:w="1153" w:type="pct"/>
          </w:tcPr>
          <w:p w14:paraId="1069B967" w14:textId="493BD32F"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C60EB4" w14:paraId="3C867A47" w14:textId="42FA61A2" w:rsidTr="00BE3529">
        <w:tc>
          <w:tcPr>
            <w:tcW w:w="205" w:type="pct"/>
            <w:tcBorders>
              <w:bottom w:val="single" w:sz="4" w:space="0" w:color="auto"/>
            </w:tcBorders>
            <w:shd w:val="clear" w:color="auto" w:fill="FFFFFF" w:themeFill="background1"/>
          </w:tcPr>
          <w:p w14:paraId="5D2E366E" w14:textId="2353BCCE"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98</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474BE996" w14:textId="012E02CD"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Identify the educational pathways for emerging cybersecurity professionals. </w:t>
            </w:r>
          </w:p>
        </w:tc>
        <w:tc>
          <w:tcPr>
            <w:tcW w:w="1512" w:type="pct"/>
          </w:tcPr>
          <w:p w14:paraId="17172C2A" w14:textId="77777777"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Identification should include</w:t>
            </w:r>
          </w:p>
          <w:p w14:paraId="6F06139B" w14:textId="170C84DF" w:rsidR="0003081D" w:rsidRPr="0000210D" w:rsidRDefault="0003081D" w:rsidP="0003081D">
            <w:pPr>
              <w:numPr>
                <w:ilvl w:val="0"/>
                <w:numId w:val="68"/>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online resources that specialize in providing this type of information (e.g., </w:t>
            </w:r>
            <w:hyperlink r:id="rId36" w:tgtFrame="_blank" w:history="1">
              <w:r>
                <w:rPr>
                  <w:rStyle w:val="Hyperlink"/>
                  <w:rFonts w:ascii="Times New Roman" w:eastAsia="Times New Roman" w:hAnsi="Times New Roman" w:cs="Times New Roman"/>
                  <w:sz w:val="24"/>
                  <w:szCs w:val="24"/>
                </w:rPr>
                <w:t xml:space="preserve">O*Net </w:t>
              </w:r>
              <w:proofErr w:type="spellStart"/>
              <w:r>
                <w:rPr>
                  <w:rStyle w:val="Hyperlink"/>
                  <w:rFonts w:ascii="Times New Roman" w:eastAsia="Times New Roman" w:hAnsi="Times New Roman" w:cs="Times New Roman"/>
                  <w:sz w:val="24"/>
                  <w:szCs w:val="24"/>
                </w:rPr>
                <w:t>OnLine</w:t>
              </w:r>
              <w:proofErr w:type="spellEnd"/>
            </w:hyperlink>
            <w:r w:rsidRPr="000021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U.S. </w:t>
            </w:r>
            <w:r w:rsidRPr="0000210D">
              <w:rPr>
                <w:rFonts w:ascii="Times New Roman" w:eastAsia="Times New Roman" w:hAnsi="Times New Roman" w:cs="Times New Roman"/>
                <w:sz w:val="24"/>
                <w:szCs w:val="24"/>
              </w:rPr>
              <w:t xml:space="preserve">Bureau of Labor </w:t>
            </w:r>
            <w:proofErr w:type="spellStart"/>
            <w:r w:rsidRPr="0000210D">
              <w:rPr>
                <w:rFonts w:ascii="Times New Roman" w:eastAsia="Times New Roman" w:hAnsi="Times New Roman" w:cs="Times New Roman"/>
                <w:sz w:val="24"/>
                <w:szCs w:val="24"/>
              </w:rPr>
              <w:t>Statistics’</w:t>
            </w:r>
            <w:r>
              <w:rPr>
                <w:rFonts w:ascii="Times New Roman" w:eastAsia="Times New Roman" w:hAnsi="Times New Roman" w:cs="Times New Roman"/>
                <w:sz w:val="24"/>
                <w:szCs w:val="24"/>
              </w:rPr>
              <w:t>s</w:t>
            </w:r>
            <w:proofErr w:type="spellEnd"/>
            <w:r w:rsidRPr="0000210D">
              <w:rPr>
                <w:rFonts w:ascii="Times New Roman" w:eastAsia="Times New Roman" w:hAnsi="Times New Roman" w:cs="Times New Roman"/>
                <w:sz w:val="24"/>
                <w:szCs w:val="24"/>
              </w:rPr>
              <w:t> </w:t>
            </w:r>
            <w:hyperlink r:id="rId37" w:tgtFrame="_blank" w:history="1">
              <w:r w:rsidRPr="0000210D">
                <w:rPr>
                  <w:rStyle w:val="Hyperlink"/>
                  <w:rFonts w:ascii="Times New Roman" w:eastAsia="Times New Roman" w:hAnsi="Times New Roman" w:cs="Times New Roman"/>
                  <w:sz w:val="24"/>
                  <w:szCs w:val="24"/>
                </w:rPr>
                <w:t>Occupational Outlook Handbook</w:t>
              </w:r>
            </w:hyperlink>
            <w:r w:rsidRPr="0000210D">
              <w:rPr>
                <w:rFonts w:ascii="Times New Roman" w:eastAsia="Times New Roman" w:hAnsi="Times New Roman" w:cs="Times New Roman"/>
                <w:sz w:val="24"/>
                <w:szCs w:val="24"/>
              </w:rPr>
              <w:t>, </w:t>
            </w:r>
            <w:proofErr w:type="spellStart"/>
            <w:r>
              <w:fldChar w:fldCharType="begin"/>
            </w:r>
            <w:r>
              <w:instrText>HYPERLINK "https://www.cyberseek.org/" \t "_blank"</w:instrText>
            </w:r>
            <w:r>
              <w:fldChar w:fldCharType="separate"/>
            </w:r>
            <w:r w:rsidRPr="0000210D">
              <w:rPr>
                <w:rStyle w:val="Hyperlink"/>
                <w:rFonts w:ascii="Times New Roman" w:eastAsia="Times New Roman" w:hAnsi="Times New Roman" w:cs="Times New Roman"/>
                <w:sz w:val="24"/>
                <w:szCs w:val="24"/>
              </w:rPr>
              <w:t>CyberSeek</w:t>
            </w:r>
            <w:proofErr w:type="spellEnd"/>
            <w:r>
              <w:fldChar w:fldCharType="end"/>
            </w:r>
            <w:r w:rsidRPr="0000210D">
              <w:rPr>
                <w:rFonts w:ascii="Times New Roman" w:eastAsia="Times New Roman" w:hAnsi="Times New Roman" w:cs="Times New Roman"/>
                <w:sz w:val="24"/>
                <w:szCs w:val="24"/>
              </w:rPr>
              <w:t>)</w:t>
            </w:r>
          </w:p>
          <w:p w14:paraId="2D388A56" w14:textId="36F6DEC7" w:rsidR="0003081D" w:rsidRPr="00C60EB4" w:rsidRDefault="0003081D" w:rsidP="0003081D">
            <w:pPr>
              <w:numPr>
                <w:ilvl w:val="0"/>
                <w:numId w:val="68"/>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 xml:space="preserve">common pathways based on industry requirements (i.e., internships, community college, </w:t>
            </w:r>
            <w:r>
              <w:rPr>
                <w:rFonts w:ascii="Times New Roman" w:eastAsia="Times New Roman" w:hAnsi="Times New Roman" w:cs="Times New Roman"/>
                <w:sz w:val="24"/>
                <w:szCs w:val="24"/>
              </w:rPr>
              <w:t xml:space="preserve">technical school, </w:t>
            </w:r>
            <w:r w:rsidRPr="0000210D">
              <w:rPr>
                <w:rFonts w:ascii="Times New Roman" w:eastAsia="Times New Roman" w:hAnsi="Times New Roman" w:cs="Times New Roman"/>
                <w:sz w:val="24"/>
                <w:szCs w:val="24"/>
              </w:rPr>
              <w:t>or four-year university)</w:t>
            </w:r>
          </w:p>
          <w:p w14:paraId="6D1FC454" w14:textId="77777777" w:rsidR="0003081D" w:rsidRDefault="0003081D" w:rsidP="0003081D">
            <w:pPr>
              <w:numPr>
                <w:ilvl w:val="0"/>
                <w:numId w:val="68"/>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career and technical education goals (i.e., industry certifications and licensure)</w:t>
            </w:r>
          </w:p>
          <w:p w14:paraId="3C985C17" w14:textId="1491B6AD" w:rsidR="0003081D" w:rsidRPr="0000210D" w:rsidRDefault="0003081D" w:rsidP="0003081D">
            <w:pPr>
              <w:numPr>
                <w:ilvl w:val="0"/>
                <w:numId w:val="6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secondary course options</w:t>
            </w:r>
          </w:p>
          <w:p w14:paraId="679218BB" w14:textId="77777777" w:rsidR="0003081D" w:rsidRDefault="0003081D" w:rsidP="0003081D">
            <w:pPr>
              <w:numPr>
                <w:ilvl w:val="0"/>
                <w:numId w:val="68"/>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postsecondary options (i.e., internships, community college, technical institutes, or four-year universities)</w:t>
            </w:r>
          </w:p>
          <w:p w14:paraId="76BBC878" w14:textId="58034EF0" w:rsidR="0003081D" w:rsidRPr="00C60EB4" w:rsidRDefault="0003081D" w:rsidP="0003081D">
            <w:pPr>
              <w:numPr>
                <w:ilvl w:val="0"/>
                <w:numId w:val="68"/>
              </w:num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sz w:val="24"/>
                <w:szCs w:val="24"/>
              </w:rPr>
              <w:t xml:space="preserve">extracurricular </w:t>
            </w:r>
            <w:proofErr w:type="spellStart"/>
            <w:r>
              <w:rPr>
                <w:rFonts w:ascii="Times New Roman" w:eastAsia="Times New Roman" w:hAnsi="Times New Roman" w:cs="Times New Roman"/>
                <w:sz w:val="24"/>
                <w:szCs w:val="24"/>
                <w:lang w:val="fr-FR"/>
              </w:rPr>
              <w:t>cybersecurity</w:t>
            </w:r>
            <w:proofErr w:type="spellEnd"/>
            <w:r>
              <w:rPr>
                <w:rFonts w:ascii="Times New Roman" w:eastAsia="Times New Roman" w:hAnsi="Times New Roman" w:cs="Times New Roman"/>
                <w:sz w:val="24"/>
                <w:szCs w:val="24"/>
                <w:lang w:val="fr-FR"/>
              </w:rPr>
              <w:t xml:space="preserve"> </w:t>
            </w:r>
            <w:r w:rsidRPr="00C60EB4">
              <w:rPr>
                <w:rFonts w:ascii="Times New Roman" w:eastAsia="Times New Roman" w:hAnsi="Times New Roman" w:cs="Times New Roman"/>
                <w:sz w:val="24"/>
                <w:szCs w:val="24"/>
              </w:rPr>
              <w:t>activities (e.g., Va. Cyber Cup</w:t>
            </w:r>
            <w:r>
              <w:rPr>
                <w:rFonts w:ascii="Times New Roman" w:eastAsia="Times New Roman" w:hAnsi="Times New Roman" w:cs="Times New Roman"/>
                <w:sz w:val="24"/>
                <w:szCs w:val="24"/>
                <w:lang w:val="fr-FR"/>
              </w:rPr>
              <w:t>)</w:t>
            </w:r>
            <w:r w:rsidRPr="00C60EB4">
              <w:rPr>
                <w:rFonts w:ascii="Times New Roman" w:eastAsia="Times New Roman" w:hAnsi="Times New Roman" w:cs="Times New Roman"/>
                <w:sz w:val="24"/>
                <w:szCs w:val="24"/>
              </w:rPr>
              <w:t>. </w:t>
            </w:r>
          </w:p>
          <w:p w14:paraId="6D62FA2E" w14:textId="41C76FAE" w:rsidR="0003081D" w:rsidRPr="00C60EB4" w:rsidRDefault="0003081D" w:rsidP="0003081D">
            <w:pPr>
              <w:spacing w:before="100" w:beforeAutospacing="1" w:after="100" w:afterAutospacing="1"/>
              <w:rPr>
                <w:rFonts w:ascii="Times New Roman" w:eastAsia="Times New Roman" w:hAnsi="Times New Roman" w:cs="Times New Roman"/>
                <w:sz w:val="24"/>
                <w:szCs w:val="24"/>
              </w:rPr>
            </w:pPr>
            <w:r w:rsidRPr="00C60EB4">
              <w:rPr>
                <w:rFonts w:ascii="Times New Roman" w:eastAsia="Times New Roman" w:hAnsi="Times New Roman" w:cs="Times New Roman"/>
                <w:b/>
                <w:bCs/>
                <w:sz w:val="24"/>
                <w:szCs w:val="24"/>
              </w:rPr>
              <w:t>Teacher Resource:</w:t>
            </w:r>
            <w:r w:rsidRPr="00C60EB4">
              <w:rPr>
                <w:rFonts w:ascii="Times New Roman" w:eastAsia="Times New Roman" w:hAnsi="Times New Roman" w:cs="Times New Roman"/>
                <w:sz w:val="24"/>
                <w:szCs w:val="24"/>
              </w:rPr>
              <w:t xml:space="preserve"> </w:t>
            </w:r>
            <w:hyperlink r:id="rId38" w:history="1">
              <w:r w:rsidRPr="00C60EB4">
                <w:rPr>
                  <w:rStyle w:val="Hyperlink"/>
                  <w:rFonts w:ascii="Times New Roman" w:eastAsia="Times New Roman" w:hAnsi="Times New Roman" w:cs="Times New Roman"/>
                  <w:sz w:val="24"/>
                  <w:szCs w:val="24"/>
                </w:rPr>
                <w:t>Cyber Career Pathways Tool</w:t>
              </w:r>
            </w:hyperlink>
            <w:r>
              <w:rPr>
                <w:rFonts w:ascii="Times New Roman" w:eastAsia="Times New Roman" w:hAnsi="Times New Roman" w:cs="Times New Roman"/>
                <w:sz w:val="24"/>
                <w:szCs w:val="24"/>
              </w:rPr>
              <w:t xml:space="preserve">, National Initiative for Cybersecurity Careers and Studies </w:t>
            </w:r>
          </w:p>
          <w:p w14:paraId="464D0C10" w14:textId="3AFEFE88" w:rsidR="0003081D" w:rsidRPr="00C60EB4"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191DF50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2D4D8B1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12DD0B9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4512F98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03FB56B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5C3A2D1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3EE125F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Future Business Leader</w:t>
            </w:r>
          </w:p>
          <w:p w14:paraId="5E7B828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 Management</w:t>
            </w:r>
          </w:p>
          <w:p w14:paraId="434B352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3744122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497875D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p w14:paraId="2D4CE07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794C13A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769A4F5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18E1E76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2D77934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4185472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75706A45" w14:textId="7821BE0F"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1A806D0E" w14:textId="7C326AFD"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
        </w:tc>
      </w:tr>
      <w:tr w:rsidR="0003081D" w:rsidRPr="0093205B" w14:paraId="4B9D9878" w14:textId="4BE46676" w:rsidTr="00BE3529">
        <w:tc>
          <w:tcPr>
            <w:tcW w:w="205" w:type="pct"/>
            <w:tcBorders>
              <w:bottom w:val="single" w:sz="4" w:space="0" w:color="auto"/>
            </w:tcBorders>
            <w:shd w:val="clear" w:color="auto" w:fill="FFFFFF" w:themeFill="background1"/>
          </w:tcPr>
          <w:p w14:paraId="64E4CB13" w14:textId="38B66D29"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99</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4E89064A" w14:textId="6CC513BA" w:rsidR="0003081D" w:rsidRPr="00313C9A" w:rsidRDefault="0003081D" w:rsidP="0003081D">
            <w:pPr>
              <w:rPr>
                <w:rFonts w:ascii="Times New Roman" w:eastAsia="Times New Roman" w:hAnsi="Times New Roman" w:cs="Times New Roman"/>
                <w:sz w:val="24"/>
                <w:szCs w:val="24"/>
              </w:rPr>
            </w:pPr>
            <w:r w:rsidRPr="00313C9A">
              <w:rPr>
                <w:rFonts w:ascii="Times New Roman" w:hAnsi="Times New Roman" w:cs="Times New Roman"/>
                <w:sz w:val="24"/>
                <w:szCs w:val="24"/>
              </w:rPr>
              <w:t xml:space="preserve">Identify career paths and job titles within the cybersecurity industry and Career Clusters. </w:t>
            </w:r>
          </w:p>
        </w:tc>
        <w:tc>
          <w:tcPr>
            <w:tcW w:w="1512" w:type="pct"/>
          </w:tcPr>
          <w:p w14:paraId="2626E52C" w14:textId="77777777"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Identification should include</w:t>
            </w:r>
          </w:p>
          <w:p w14:paraId="3D328F45" w14:textId="5BE5662A" w:rsidR="0003081D" w:rsidRPr="0000210D" w:rsidRDefault="0003081D" w:rsidP="0003081D">
            <w:pPr>
              <w:numPr>
                <w:ilvl w:val="0"/>
                <w:numId w:val="69"/>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 xml:space="preserve">related Career Clusters </w:t>
            </w:r>
            <w:r w:rsidRPr="00C60EB4">
              <w:rPr>
                <w:rFonts w:ascii="Times New Roman" w:eastAsia="Times New Roman" w:hAnsi="Times New Roman" w:cs="Times New Roman"/>
                <w:sz w:val="24"/>
                <w:szCs w:val="24"/>
              </w:rPr>
              <w:t xml:space="preserve">(e.g., </w:t>
            </w:r>
            <w:r>
              <w:rPr>
                <w:rFonts w:ascii="Times New Roman" w:eastAsia="Times New Roman" w:hAnsi="Times New Roman" w:cs="Times New Roman"/>
                <w:sz w:val="24"/>
                <w:szCs w:val="24"/>
              </w:rPr>
              <w:t>Public Service and Safety</w:t>
            </w:r>
            <w:r w:rsidRPr="00C60EB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Digital</w:t>
            </w:r>
            <w:r w:rsidRPr="00C60EB4">
              <w:rPr>
                <w:rFonts w:ascii="Times New Roman" w:eastAsia="Times New Roman" w:hAnsi="Times New Roman" w:cs="Times New Roman"/>
                <w:sz w:val="24"/>
                <w:szCs w:val="24"/>
              </w:rPr>
              <w:t xml:space="preserve"> Technology)</w:t>
            </w:r>
          </w:p>
          <w:p w14:paraId="57AF0C14" w14:textId="1C765747" w:rsidR="0003081D" w:rsidRPr="0000210D" w:rsidRDefault="0003081D" w:rsidP="0003081D">
            <w:pPr>
              <w:numPr>
                <w:ilvl w:val="0"/>
                <w:numId w:val="69"/>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 xml:space="preserve">Career pathways related to selected Career Clusters (for </w:t>
            </w:r>
            <w:proofErr w:type="gramStart"/>
            <w:r w:rsidRPr="0000210D">
              <w:rPr>
                <w:rFonts w:ascii="Times New Roman" w:eastAsia="Times New Roman" w:hAnsi="Times New Roman" w:cs="Times New Roman"/>
                <w:sz w:val="24"/>
                <w:szCs w:val="24"/>
              </w:rPr>
              <w:t>examples</w:t>
            </w:r>
            <w:proofErr w:type="gramEnd"/>
            <w:r w:rsidRPr="0000210D">
              <w:rPr>
                <w:rFonts w:ascii="Times New Roman" w:eastAsia="Times New Roman" w:hAnsi="Times New Roman" w:cs="Times New Roman"/>
                <w:sz w:val="24"/>
                <w:szCs w:val="24"/>
              </w:rPr>
              <w:t>, see </w:t>
            </w:r>
            <w:proofErr w:type="spellStart"/>
            <w:r>
              <w:fldChar w:fldCharType="begin"/>
            </w:r>
            <w:r>
              <w:instrText>HYPERLINK "https://www.cyberseek.org/" \t "_blank"</w:instrText>
            </w:r>
            <w:r>
              <w:fldChar w:fldCharType="separate"/>
            </w:r>
            <w:r w:rsidRPr="0000210D">
              <w:rPr>
                <w:rStyle w:val="Hyperlink"/>
                <w:rFonts w:ascii="Times New Roman" w:eastAsia="Times New Roman" w:hAnsi="Times New Roman" w:cs="Times New Roman"/>
                <w:sz w:val="24"/>
                <w:szCs w:val="24"/>
              </w:rPr>
              <w:t>CyberSeek</w:t>
            </w:r>
            <w:proofErr w:type="spellEnd"/>
            <w:r>
              <w:fldChar w:fldCharType="end"/>
            </w:r>
            <w:r w:rsidRPr="0000210D">
              <w:rPr>
                <w:rFonts w:ascii="Times New Roman" w:eastAsia="Times New Roman" w:hAnsi="Times New Roman" w:cs="Times New Roman"/>
                <w:sz w:val="24"/>
                <w:szCs w:val="24"/>
              </w:rPr>
              <w:t>)</w:t>
            </w:r>
          </w:p>
          <w:p w14:paraId="716F3613" w14:textId="02FF0860" w:rsidR="0003081D" w:rsidRPr="0000210D" w:rsidRDefault="0003081D" w:rsidP="0003081D">
            <w:pPr>
              <w:numPr>
                <w:ilvl w:val="0"/>
                <w:numId w:val="69"/>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 xml:space="preserve">job titles related to selected paths (e.g., cyber defender, information security </w:t>
            </w:r>
            <w:r w:rsidRPr="0000210D">
              <w:rPr>
                <w:rFonts w:ascii="Times New Roman" w:eastAsia="Times New Roman" w:hAnsi="Times New Roman" w:cs="Times New Roman"/>
                <w:sz w:val="24"/>
                <w:szCs w:val="24"/>
              </w:rPr>
              <w:lastRenderedPageBreak/>
              <w:t>analyst, network administrator, cybersecurity researcher, chief information security officer). </w:t>
            </w:r>
          </w:p>
          <w:p w14:paraId="79C32098" w14:textId="778143C4"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5AB811F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Career Portfolio</w:t>
            </w:r>
          </w:p>
          <w:p w14:paraId="6297467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6077337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57FE868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5A7C575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6F2E899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6760D3B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Future Business Leader</w:t>
            </w:r>
          </w:p>
          <w:p w14:paraId="08A73BD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 Management</w:t>
            </w:r>
          </w:p>
          <w:p w14:paraId="12AFACE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Introduction to Information Technology</w:t>
            </w:r>
          </w:p>
          <w:p w14:paraId="7889E9A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5DD642B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p w14:paraId="7FC9B75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788BC7D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257F774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60F9A5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3FA1A4C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0177708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2F3E0910" w14:textId="70978FE0"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143B956F" w14:textId="5B8B38A5"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
        </w:tc>
      </w:tr>
      <w:tr w:rsidR="0003081D" w:rsidRPr="0093205B" w14:paraId="5DCB3A1B" w14:textId="4CE091A0" w:rsidTr="00BE3529">
        <w:tc>
          <w:tcPr>
            <w:tcW w:w="205" w:type="pct"/>
            <w:tcBorders>
              <w:bottom w:val="single" w:sz="4" w:space="0" w:color="auto"/>
            </w:tcBorders>
            <w:shd w:val="clear" w:color="auto" w:fill="AEAAAA" w:themeFill="background2" w:themeFillShade="BF"/>
          </w:tcPr>
          <w:p w14:paraId="5B5F0669" w14:textId="77777777" w:rsidR="0003081D" w:rsidRPr="00B04BA3" w:rsidRDefault="0003081D" w:rsidP="0003081D">
            <w:pPr>
              <w:spacing w:before="100" w:beforeAutospacing="1" w:after="100" w:afterAutospacing="1"/>
              <w:rPr>
                <w:rFonts w:ascii="Times New Roman" w:eastAsia="Times New Roman" w:hAnsi="Times New Roman" w:cs="Times New Roman"/>
                <w:b/>
                <w:bCs/>
                <w:sz w:val="28"/>
                <w:szCs w:val="28"/>
              </w:rPr>
            </w:pPr>
          </w:p>
        </w:tc>
        <w:tc>
          <w:tcPr>
            <w:tcW w:w="975" w:type="pct"/>
            <w:tcBorders>
              <w:bottom w:val="single" w:sz="4" w:space="0" w:color="auto"/>
            </w:tcBorders>
            <w:shd w:val="clear" w:color="auto" w:fill="AEAAAA" w:themeFill="background2" w:themeFillShade="BF"/>
            <w:tcMar>
              <w:top w:w="43" w:type="dxa"/>
              <w:left w:w="115" w:type="dxa"/>
              <w:bottom w:w="43" w:type="dxa"/>
              <w:right w:w="115" w:type="dxa"/>
            </w:tcMar>
          </w:tcPr>
          <w:p w14:paraId="50B4CB06" w14:textId="339AF969" w:rsidR="0003081D" w:rsidRPr="00B04BA3" w:rsidRDefault="0003081D" w:rsidP="0003081D">
            <w:pPr>
              <w:spacing w:before="100" w:beforeAutospacing="1" w:after="100" w:afterAutospacing="1"/>
              <w:rPr>
                <w:rFonts w:ascii="Times New Roman" w:eastAsia="Times New Roman" w:hAnsi="Times New Roman" w:cs="Times New Roman"/>
                <w:sz w:val="28"/>
                <w:szCs w:val="28"/>
              </w:rPr>
            </w:pPr>
            <w:r w:rsidRPr="00B04BA3">
              <w:rPr>
                <w:rFonts w:ascii="Times New Roman" w:eastAsia="Times New Roman" w:hAnsi="Times New Roman" w:cs="Times New Roman"/>
                <w:b/>
                <w:bCs/>
                <w:sz w:val="28"/>
                <w:szCs w:val="28"/>
              </w:rPr>
              <w:t>Preparing for Industry Certification</w:t>
            </w:r>
          </w:p>
        </w:tc>
        <w:tc>
          <w:tcPr>
            <w:tcW w:w="1512" w:type="pct"/>
            <w:tcBorders>
              <w:bottom w:val="single" w:sz="4" w:space="0" w:color="auto"/>
            </w:tcBorders>
            <w:shd w:val="clear" w:color="auto" w:fill="AEAAAA" w:themeFill="background2" w:themeFillShade="BF"/>
          </w:tcPr>
          <w:p w14:paraId="42DD956C" w14:textId="77777777" w:rsidR="0003081D" w:rsidRPr="00B04BA3" w:rsidRDefault="0003081D" w:rsidP="0003081D">
            <w:pPr>
              <w:spacing w:before="100" w:beforeAutospacing="1" w:after="100" w:afterAutospacing="1"/>
              <w:rPr>
                <w:rFonts w:ascii="Times New Roman" w:eastAsia="Times New Roman" w:hAnsi="Times New Roman" w:cs="Times New Roman"/>
                <w:sz w:val="28"/>
                <w:szCs w:val="28"/>
              </w:rPr>
            </w:pPr>
          </w:p>
        </w:tc>
        <w:tc>
          <w:tcPr>
            <w:tcW w:w="1155" w:type="pct"/>
            <w:shd w:val="clear" w:color="auto" w:fill="A6A6A6" w:themeFill="background1" w:themeFillShade="A6"/>
          </w:tcPr>
          <w:p w14:paraId="4E414DE4" w14:textId="77777777"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c>
          <w:tcPr>
            <w:tcW w:w="1153" w:type="pct"/>
            <w:shd w:val="clear" w:color="auto" w:fill="A6A6A6" w:themeFill="background1" w:themeFillShade="A6"/>
          </w:tcPr>
          <w:p w14:paraId="5E3F79D8" w14:textId="7EB9ED43" w:rsidR="0003081D" w:rsidRPr="00BE3529" w:rsidRDefault="0003081D" w:rsidP="0003081D">
            <w:pPr>
              <w:spacing w:before="100" w:beforeAutospacing="1" w:after="100" w:afterAutospacing="1"/>
              <w:rPr>
                <w:rFonts w:ascii="Times New Roman" w:eastAsia="Times New Roman" w:hAnsi="Times New Roman" w:cs="Times New Roman"/>
                <w:sz w:val="24"/>
                <w:szCs w:val="24"/>
              </w:rPr>
            </w:pPr>
          </w:p>
        </w:tc>
      </w:tr>
      <w:tr w:rsidR="0003081D" w:rsidRPr="0093205B" w14:paraId="2B637B11" w14:textId="443241B0" w:rsidTr="00BE3529">
        <w:tc>
          <w:tcPr>
            <w:tcW w:w="205" w:type="pct"/>
            <w:tcBorders>
              <w:bottom w:val="single" w:sz="4" w:space="0" w:color="auto"/>
            </w:tcBorders>
            <w:shd w:val="clear" w:color="auto" w:fill="FFFFFF" w:themeFill="background1"/>
          </w:tcPr>
          <w:p w14:paraId="15CCFD68" w14:textId="485B9CCB"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100</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693C8C6E" w14:textId="21777DE7" w:rsidR="0003081D" w:rsidRPr="00313C9A" w:rsidRDefault="0003081D" w:rsidP="0003081D">
            <w:pPr>
              <w:rPr>
                <w:rFonts w:ascii="Times New Roman" w:eastAsia="Times New Roman" w:hAnsi="Times New Roman" w:cs="Times New Roman"/>
                <w:sz w:val="24"/>
                <w:szCs w:val="24"/>
              </w:rPr>
            </w:pPr>
            <w:r w:rsidRPr="00724D09">
              <w:rPr>
                <w:rFonts w:ascii="Times New Roman" w:hAnsi="Times New Roman" w:cs="Times New Roman"/>
                <w:sz w:val="24"/>
                <w:szCs w:val="24"/>
              </w:rPr>
              <w:t>(Optional)</w:t>
            </w:r>
            <w:r>
              <w:rPr>
                <w:rFonts w:ascii="Times New Roman" w:hAnsi="Times New Roman" w:cs="Times New Roman"/>
                <w:sz w:val="24"/>
                <w:szCs w:val="24"/>
              </w:rPr>
              <w:t xml:space="preserve"> </w:t>
            </w:r>
            <w:r w:rsidRPr="00313C9A">
              <w:rPr>
                <w:rFonts w:ascii="Times New Roman" w:hAnsi="Times New Roman" w:cs="Times New Roman"/>
                <w:sz w:val="24"/>
                <w:szCs w:val="24"/>
              </w:rPr>
              <w:t xml:space="preserve">Identify testing skills and strategies for a certification examination. </w:t>
            </w:r>
          </w:p>
        </w:tc>
        <w:tc>
          <w:tcPr>
            <w:tcW w:w="1512" w:type="pct"/>
          </w:tcPr>
          <w:p w14:paraId="41654C1A" w14:textId="77777777"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The identification of testing skills and strategies should be undertaken by</w:t>
            </w:r>
          </w:p>
          <w:p w14:paraId="662561CD" w14:textId="77777777" w:rsidR="0003081D" w:rsidRPr="0000210D" w:rsidRDefault="0003081D" w:rsidP="0003081D">
            <w:pPr>
              <w:numPr>
                <w:ilvl w:val="0"/>
                <w:numId w:val="71"/>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conducting an Internet research project</w:t>
            </w:r>
          </w:p>
          <w:p w14:paraId="4325E5F1" w14:textId="77777777" w:rsidR="0003081D" w:rsidRPr="0000210D" w:rsidRDefault="0003081D" w:rsidP="0003081D">
            <w:pPr>
              <w:numPr>
                <w:ilvl w:val="0"/>
                <w:numId w:val="71"/>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reviewing materials from publishers</w:t>
            </w:r>
          </w:p>
          <w:p w14:paraId="1FF31AAE" w14:textId="77777777" w:rsidR="0003081D" w:rsidRPr="0000210D" w:rsidRDefault="0003081D" w:rsidP="0003081D">
            <w:pPr>
              <w:numPr>
                <w:ilvl w:val="0"/>
                <w:numId w:val="71"/>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interviewing certified instructors and/or industry-certified professionals. </w:t>
            </w:r>
          </w:p>
          <w:p w14:paraId="52E45338" w14:textId="46CABF6F"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r w:rsidRPr="00592364">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39" w:history="1">
              <w:r w:rsidRPr="00592364">
                <w:rPr>
                  <w:rStyle w:val="Hyperlink"/>
                  <w:rFonts w:ascii="Times New Roman" w:eastAsia="Times New Roman" w:hAnsi="Times New Roman" w:cs="Times New Roman"/>
                  <w:sz w:val="24"/>
                  <w:szCs w:val="24"/>
                </w:rPr>
                <w:t>Virginia Cyber Range</w:t>
              </w:r>
            </w:hyperlink>
          </w:p>
        </w:tc>
        <w:tc>
          <w:tcPr>
            <w:tcW w:w="1155" w:type="pct"/>
          </w:tcPr>
          <w:p w14:paraId="25DF57E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043B44D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70CD518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0FBDD5A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00BA3C4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03A6B2F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2D2C019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Future Business Leader</w:t>
            </w:r>
          </w:p>
          <w:p w14:paraId="0C46307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 Management</w:t>
            </w:r>
          </w:p>
          <w:p w14:paraId="7BBD422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269F548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497AA16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p w14:paraId="008F990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1FEE97D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1F447F2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1CE00C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Networking Infrastructures</w:t>
            </w:r>
          </w:p>
          <w:p w14:paraId="77007DB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266A70C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18F482C" w14:textId="6FFBB562"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570EDE31" w14:textId="731612A7"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11.DSR</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11.RV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
        </w:tc>
      </w:tr>
      <w:tr w:rsidR="0003081D" w:rsidRPr="0093205B" w14:paraId="7D9B98BD" w14:textId="706EF529" w:rsidTr="00BE3529">
        <w:tc>
          <w:tcPr>
            <w:tcW w:w="205" w:type="pct"/>
            <w:tcBorders>
              <w:bottom w:val="single" w:sz="4" w:space="0" w:color="auto"/>
            </w:tcBorders>
            <w:shd w:val="clear" w:color="auto" w:fill="FFFFFF" w:themeFill="background1"/>
          </w:tcPr>
          <w:p w14:paraId="5F8458EC" w14:textId="3ABA4A1B"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101</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0DEBD154" w14:textId="27FDB1C5" w:rsidR="0003081D" w:rsidRPr="00313C9A" w:rsidRDefault="0003081D" w:rsidP="0003081D">
            <w:pPr>
              <w:rPr>
                <w:rFonts w:ascii="Times New Roman" w:eastAsia="Times New Roman" w:hAnsi="Times New Roman" w:cs="Times New Roman"/>
                <w:sz w:val="24"/>
                <w:szCs w:val="24"/>
              </w:rPr>
            </w:pPr>
            <w:r w:rsidRPr="00724D09">
              <w:rPr>
                <w:rFonts w:ascii="Times New Roman" w:hAnsi="Times New Roman" w:cs="Times New Roman"/>
                <w:sz w:val="24"/>
                <w:szCs w:val="24"/>
              </w:rPr>
              <w:t>(Optional)</w:t>
            </w:r>
            <w:r>
              <w:rPr>
                <w:rFonts w:ascii="Times New Roman" w:hAnsi="Times New Roman" w:cs="Times New Roman"/>
                <w:sz w:val="24"/>
                <w:szCs w:val="24"/>
              </w:rPr>
              <w:t xml:space="preserve"> </w:t>
            </w:r>
            <w:r w:rsidRPr="00313C9A">
              <w:rPr>
                <w:rFonts w:ascii="Times New Roman" w:hAnsi="Times New Roman" w:cs="Times New Roman"/>
                <w:sz w:val="24"/>
                <w:szCs w:val="24"/>
              </w:rPr>
              <w:t xml:space="preserve">Describe the process and requirements for obtaining industry certifications related to the Cybersecurity Fundamentals course. </w:t>
            </w:r>
          </w:p>
        </w:tc>
        <w:tc>
          <w:tcPr>
            <w:tcW w:w="1512" w:type="pct"/>
          </w:tcPr>
          <w:p w14:paraId="442DC321" w14:textId="77777777" w:rsidR="0003081D" w:rsidRPr="0000210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Description should include</w:t>
            </w:r>
          </w:p>
          <w:p w14:paraId="2AA3B33D" w14:textId="77777777" w:rsidR="0003081D" w:rsidRPr="0000210D" w:rsidRDefault="0003081D" w:rsidP="0003081D">
            <w:pPr>
              <w:numPr>
                <w:ilvl w:val="0"/>
                <w:numId w:val="72"/>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a list of industry certifications related to the Cybersecurity Fundamentals course and the process and requirements for obtaining the certifications from official websites of the testing organization or vendor</w:t>
            </w:r>
          </w:p>
          <w:p w14:paraId="651FF45D" w14:textId="77777777" w:rsidR="0003081D" w:rsidRPr="0000210D" w:rsidRDefault="0003081D" w:rsidP="0003081D">
            <w:pPr>
              <w:numPr>
                <w:ilvl w:val="0"/>
                <w:numId w:val="72"/>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materials from publishers that have developed practice materials and tests based on information from the testing organization/provider</w:t>
            </w:r>
          </w:p>
          <w:p w14:paraId="15EE7F63" w14:textId="77777777" w:rsidR="0003081D" w:rsidRPr="0000210D" w:rsidRDefault="0003081D" w:rsidP="0003081D">
            <w:pPr>
              <w:numPr>
                <w:ilvl w:val="0"/>
                <w:numId w:val="72"/>
              </w:num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information from certified instructors or industry-certified professionals.</w:t>
            </w:r>
          </w:p>
          <w:p w14:paraId="2ACA36B1" w14:textId="079BED7A"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6C89627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6D92F63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39FBE6B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0FCE820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005FED7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7B259F4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6D5D729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Future Business Leader</w:t>
            </w:r>
          </w:p>
          <w:p w14:paraId="3500F6E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 Management</w:t>
            </w:r>
          </w:p>
          <w:p w14:paraId="010BACE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37F4858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3AB3C96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p w14:paraId="1E41C07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5B82805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38821F8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7301934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1E7B0A7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43320D9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AE6E524" w14:textId="3F2D2D5D"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6BC00D4B" w14:textId="32F0A7CA"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t>English:</w:t>
            </w:r>
            <w:r>
              <w:rPr>
                <w:color w:val="000000"/>
              </w:rPr>
              <w:t xml:space="preserve"> </w:t>
            </w:r>
            <w:r w:rsidRPr="009F4A08">
              <w:rPr>
                <w:rFonts w:ascii="Times New Roman" w:eastAsia="Times New Roman" w:hAnsi="Times New Roman" w:cs="Times New Roman"/>
                <w:sz w:val="24"/>
                <w:szCs w:val="24"/>
              </w:rPr>
              <w:t>9.RV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9.RI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9.LU</w:t>
            </w:r>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10.RV</w:t>
            </w:r>
            <w:r>
              <w:rPr>
                <w:rFonts w:ascii="Times New Roman" w:eastAsia="Times New Roman" w:hAnsi="Times New Roman" w:cs="Times New Roman"/>
                <w:sz w:val="24"/>
                <w:szCs w:val="24"/>
              </w:rPr>
              <w:t xml:space="preserve">, </w:t>
            </w:r>
            <w:proofErr w:type="gramStart"/>
            <w:r w:rsidRPr="009F4A08">
              <w:rPr>
                <w:rFonts w:ascii="Times New Roman" w:eastAsia="Times New Roman" w:hAnsi="Times New Roman" w:cs="Times New Roman"/>
                <w:sz w:val="24"/>
                <w:szCs w:val="24"/>
              </w:rPr>
              <w:t>10.RI</w:t>
            </w:r>
            <w:proofErr w:type="gramEnd"/>
            <w:r>
              <w:rPr>
                <w:rFonts w:ascii="Times New Roman" w:eastAsia="Times New Roman" w:hAnsi="Times New Roman" w:cs="Times New Roman"/>
                <w:sz w:val="24"/>
                <w:szCs w:val="24"/>
              </w:rPr>
              <w:t xml:space="preserve">, </w:t>
            </w:r>
            <w:r w:rsidRPr="00DC4C5A">
              <w:rPr>
                <w:rFonts w:ascii="Times New Roman" w:eastAsia="Times New Roman" w:hAnsi="Times New Roman" w:cs="Times New Roman"/>
                <w:sz w:val="24"/>
                <w:szCs w:val="24"/>
              </w:rPr>
              <w:t xml:space="preserve">10.LU, 11.DSR, 11.RV, </w:t>
            </w:r>
            <w:proofErr w:type="gramStart"/>
            <w:r w:rsidRPr="00DC4C5A">
              <w:rPr>
                <w:rFonts w:ascii="Times New Roman" w:eastAsia="Times New Roman" w:hAnsi="Times New Roman" w:cs="Times New Roman"/>
                <w:sz w:val="24"/>
                <w:szCs w:val="24"/>
              </w:rPr>
              <w:t>11.RI</w:t>
            </w:r>
            <w:proofErr w:type="gramEnd"/>
            <w:r w:rsidRPr="00DC4C5A">
              <w:rPr>
                <w:rFonts w:ascii="Times New Roman" w:eastAsia="Times New Roman" w:hAnsi="Times New Roman" w:cs="Times New Roman"/>
                <w:sz w:val="24"/>
                <w:szCs w:val="24"/>
              </w:rPr>
              <w:t xml:space="preserve">, 11.LU, 12.RV, </w:t>
            </w:r>
            <w:proofErr w:type="gramStart"/>
            <w:r w:rsidRPr="009F4A08">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r w:rsidRPr="009F4A08">
              <w:rPr>
                <w:rFonts w:ascii="Times New Roman" w:eastAsia="Times New Roman" w:hAnsi="Times New Roman" w:cs="Times New Roman"/>
                <w:sz w:val="24"/>
                <w:szCs w:val="24"/>
              </w:rPr>
              <w:t>12.LU</w:t>
            </w:r>
            <w:r>
              <w:rPr>
                <w:rFonts w:ascii="Times New Roman" w:eastAsia="Times New Roman" w:hAnsi="Times New Roman" w:cs="Times New Roman"/>
                <w:sz w:val="24"/>
                <w:szCs w:val="24"/>
              </w:rPr>
              <w:t xml:space="preserve">, </w:t>
            </w:r>
          </w:p>
        </w:tc>
      </w:tr>
      <w:tr w:rsidR="0003081D" w:rsidRPr="0093205B" w14:paraId="49104CD4" w14:textId="41CAE990" w:rsidTr="00BE3529">
        <w:tc>
          <w:tcPr>
            <w:tcW w:w="205" w:type="pct"/>
            <w:tcBorders>
              <w:bottom w:val="single" w:sz="4" w:space="0" w:color="auto"/>
            </w:tcBorders>
            <w:shd w:val="clear" w:color="auto" w:fill="FFFFFF" w:themeFill="background1"/>
          </w:tcPr>
          <w:p w14:paraId="0207D12E" w14:textId="4D88F8D6"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102</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2BA787F3" w14:textId="4A998E0F" w:rsidR="0003081D" w:rsidRPr="00313C9A" w:rsidRDefault="0003081D" w:rsidP="0003081D">
            <w:pPr>
              <w:rPr>
                <w:rFonts w:ascii="Times New Roman" w:eastAsia="Times New Roman" w:hAnsi="Times New Roman" w:cs="Times New Roman"/>
                <w:sz w:val="24"/>
                <w:szCs w:val="24"/>
              </w:rPr>
            </w:pPr>
            <w:r w:rsidRPr="00724D09">
              <w:rPr>
                <w:rFonts w:ascii="Times New Roman" w:hAnsi="Times New Roman" w:cs="Times New Roman"/>
                <w:sz w:val="24"/>
                <w:szCs w:val="24"/>
              </w:rPr>
              <w:t>(Optional)</w:t>
            </w:r>
            <w:r>
              <w:rPr>
                <w:rFonts w:ascii="Times New Roman" w:hAnsi="Times New Roman" w:cs="Times New Roman"/>
                <w:sz w:val="24"/>
                <w:szCs w:val="24"/>
              </w:rPr>
              <w:t xml:space="preserve"> </w:t>
            </w:r>
            <w:r w:rsidRPr="00313C9A">
              <w:rPr>
                <w:rFonts w:ascii="Times New Roman" w:hAnsi="Times New Roman" w:cs="Times New Roman"/>
                <w:sz w:val="24"/>
                <w:szCs w:val="24"/>
              </w:rPr>
              <w:t xml:space="preserve">Demonstrate the ability to complete selected practice examinations. </w:t>
            </w:r>
          </w:p>
        </w:tc>
        <w:tc>
          <w:tcPr>
            <w:tcW w:w="1512" w:type="pct"/>
          </w:tcPr>
          <w:p w14:paraId="73555B03" w14:textId="77777777" w:rsidR="0003081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 xml:space="preserve">Demonstration should include obtaining and successfully completing practice examinations for selected certifications related to the course (e.g., practice questions </w:t>
            </w:r>
            <w:proofErr w:type="gramStart"/>
            <w:r w:rsidRPr="0000210D">
              <w:rPr>
                <w:rFonts w:ascii="Times New Roman" w:eastAsia="Times New Roman" w:hAnsi="Times New Roman" w:cs="Times New Roman"/>
                <w:sz w:val="24"/>
                <w:szCs w:val="24"/>
              </w:rPr>
              <w:t>similar to</w:t>
            </w:r>
            <w:proofErr w:type="gramEnd"/>
            <w:r w:rsidRPr="0000210D">
              <w:rPr>
                <w:rFonts w:ascii="Times New Roman" w:eastAsia="Times New Roman" w:hAnsi="Times New Roman" w:cs="Times New Roman"/>
                <w:sz w:val="24"/>
                <w:szCs w:val="24"/>
              </w:rPr>
              <w:t xml:space="preserve"> those on certification exams). Practice examinations may </w:t>
            </w:r>
            <w:r w:rsidRPr="0000210D">
              <w:rPr>
                <w:rFonts w:ascii="Times New Roman" w:eastAsia="Times New Roman" w:hAnsi="Times New Roman" w:cs="Times New Roman"/>
                <w:sz w:val="24"/>
                <w:szCs w:val="24"/>
              </w:rPr>
              <w:lastRenderedPageBreak/>
              <w:t>be obtained from provider sites and/or materials from publishers. </w:t>
            </w:r>
          </w:p>
          <w:p w14:paraId="55173F15" w14:textId="0F40D20A"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2CF35E5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Career Portfolio</w:t>
            </w:r>
          </w:p>
          <w:p w14:paraId="0F77626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72063293"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72CF1D99"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0EAF5B8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78567DD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2926855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Future Business Leader</w:t>
            </w:r>
          </w:p>
          <w:p w14:paraId="45D6F5C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Human Resource Management</w:t>
            </w:r>
          </w:p>
          <w:p w14:paraId="629EFD6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086D124C"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5B639CF6"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p w14:paraId="178981C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1144852A"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0CB555E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23AC665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27DFDE8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511F2B6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Coding &amp; Development</w:t>
            </w:r>
          </w:p>
          <w:p w14:paraId="140102D8" w14:textId="4AC3B5B8"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206F01C5" w14:textId="248653A6"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BE3529">
              <w:rPr>
                <w:rFonts w:ascii="Times New Roman" w:hAnsi="Times New Roman" w:cs="Times New Roman"/>
                <w:color w:val="000000"/>
                <w:sz w:val="24"/>
                <w:szCs w:val="24"/>
              </w:rPr>
              <w:t>9.RV</w:t>
            </w:r>
            <w:r>
              <w:rPr>
                <w:color w:val="000000"/>
              </w:rPr>
              <w:t xml:space="preserve">, </w:t>
            </w:r>
            <w:proofErr w:type="gramStart"/>
            <w:r w:rsidRPr="00BE3529">
              <w:rPr>
                <w:rFonts w:ascii="Times New Roman" w:hAnsi="Times New Roman" w:cs="Times New Roman"/>
                <w:color w:val="000000"/>
                <w:sz w:val="24"/>
                <w:szCs w:val="24"/>
              </w:rPr>
              <w:t>9.RI</w:t>
            </w:r>
            <w:proofErr w:type="gramEnd"/>
            <w:r>
              <w:rPr>
                <w:color w:val="000000"/>
              </w:rPr>
              <w:t xml:space="preserve">, </w:t>
            </w:r>
            <w:r w:rsidRPr="00BE3529">
              <w:rPr>
                <w:rFonts w:ascii="Times New Roman" w:hAnsi="Times New Roman" w:cs="Times New Roman"/>
                <w:color w:val="000000"/>
                <w:sz w:val="24"/>
                <w:szCs w:val="24"/>
              </w:rPr>
              <w:t>10.RV</w:t>
            </w:r>
            <w:r>
              <w:rPr>
                <w:color w:val="000000"/>
              </w:rPr>
              <w:t xml:space="preserve">, </w:t>
            </w:r>
            <w:proofErr w:type="gramStart"/>
            <w:r w:rsidRPr="00BE3529">
              <w:rPr>
                <w:rFonts w:ascii="Times New Roman" w:hAnsi="Times New Roman" w:cs="Times New Roman"/>
                <w:color w:val="000000"/>
                <w:sz w:val="24"/>
                <w:szCs w:val="24"/>
              </w:rPr>
              <w:t>10.RI</w:t>
            </w:r>
            <w:proofErr w:type="gramEnd"/>
            <w:r>
              <w:rPr>
                <w:color w:val="000000"/>
              </w:rPr>
              <w:t xml:space="preserve">, </w:t>
            </w:r>
            <w:r w:rsidRPr="00BE3529">
              <w:rPr>
                <w:rFonts w:ascii="Times New Roman" w:hAnsi="Times New Roman" w:cs="Times New Roman"/>
                <w:color w:val="000000"/>
                <w:sz w:val="24"/>
                <w:szCs w:val="24"/>
              </w:rPr>
              <w:t>11.DSR</w:t>
            </w:r>
            <w:r>
              <w:rPr>
                <w:color w:val="000000"/>
              </w:rPr>
              <w:t xml:space="preserve">, </w:t>
            </w:r>
            <w:r w:rsidRPr="00BE3529">
              <w:rPr>
                <w:rFonts w:ascii="Times New Roman" w:hAnsi="Times New Roman" w:cs="Times New Roman"/>
                <w:color w:val="000000"/>
                <w:sz w:val="24"/>
                <w:szCs w:val="24"/>
              </w:rPr>
              <w:t>11.RV</w:t>
            </w:r>
            <w:r>
              <w:rPr>
                <w:color w:val="000000"/>
              </w:rPr>
              <w:t xml:space="preserve">, </w:t>
            </w:r>
            <w:proofErr w:type="gramStart"/>
            <w:r w:rsidRPr="00BE3529">
              <w:rPr>
                <w:rFonts w:ascii="Times New Roman" w:hAnsi="Times New Roman" w:cs="Times New Roman"/>
                <w:color w:val="000000"/>
                <w:sz w:val="24"/>
                <w:szCs w:val="24"/>
              </w:rPr>
              <w:t>11.RI</w:t>
            </w:r>
            <w:proofErr w:type="gramEnd"/>
            <w:r>
              <w:rPr>
                <w:color w:val="000000"/>
              </w:rPr>
              <w:t xml:space="preserve">, </w:t>
            </w:r>
            <w:r w:rsidRPr="00BE3529">
              <w:rPr>
                <w:rFonts w:ascii="Times New Roman" w:hAnsi="Times New Roman" w:cs="Times New Roman"/>
                <w:color w:val="000000"/>
                <w:sz w:val="24"/>
                <w:szCs w:val="24"/>
              </w:rPr>
              <w:t>12.RV</w:t>
            </w:r>
            <w:r>
              <w:rPr>
                <w:color w:val="000000"/>
              </w:rPr>
              <w:t xml:space="preserve">, </w:t>
            </w:r>
            <w:proofErr w:type="gramStart"/>
            <w:r w:rsidRPr="00BE3529">
              <w:rPr>
                <w:rFonts w:ascii="Times New Roman" w:hAnsi="Times New Roman" w:cs="Times New Roman"/>
                <w:color w:val="000000"/>
                <w:sz w:val="24"/>
                <w:szCs w:val="24"/>
              </w:rPr>
              <w:t>12.RI</w:t>
            </w:r>
            <w:r>
              <w:rPr>
                <w:color w:val="000000"/>
              </w:rPr>
              <w:t>, ,</w:t>
            </w:r>
            <w:proofErr w:type="gramEnd"/>
            <w:r>
              <w:rPr>
                <w:color w:val="000000"/>
              </w:rPr>
              <w:t xml:space="preserve"> </w:t>
            </w:r>
          </w:p>
        </w:tc>
      </w:tr>
      <w:tr w:rsidR="0003081D" w:rsidRPr="0093205B" w14:paraId="54EC925A" w14:textId="5DA3AED8" w:rsidTr="00BE3529">
        <w:tc>
          <w:tcPr>
            <w:tcW w:w="205" w:type="pct"/>
            <w:tcBorders>
              <w:bottom w:val="single" w:sz="4" w:space="0" w:color="auto"/>
            </w:tcBorders>
            <w:shd w:val="clear" w:color="auto" w:fill="FFFFFF" w:themeFill="background1"/>
          </w:tcPr>
          <w:p w14:paraId="242CEB64" w14:textId="3023D855" w:rsidR="0003081D" w:rsidRPr="00313C9A" w:rsidRDefault="0003081D" w:rsidP="0003081D">
            <w:pPr>
              <w:rPr>
                <w:rFonts w:ascii="Times New Roman" w:hAnsi="Times New Roman" w:cs="Times New Roman"/>
                <w:sz w:val="24"/>
                <w:szCs w:val="24"/>
              </w:rPr>
            </w:pPr>
            <w:r>
              <w:rPr>
                <w:rFonts w:ascii="Times New Roman" w:hAnsi="Times New Roman" w:cs="Times New Roman"/>
                <w:sz w:val="24"/>
                <w:szCs w:val="24"/>
              </w:rPr>
              <w:t>103</w:t>
            </w:r>
          </w:p>
        </w:tc>
        <w:tc>
          <w:tcPr>
            <w:tcW w:w="975" w:type="pct"/>
            <w:tcBorders>
              <w:bottom w:val="single" w:sz="4" w:space="0" w:color="auto"/>
            </w:tcBorders>
            <w:shd w:val="clear" w:color="auto" w:fill="FFFFFF" w:themeFill="background1"/>
            <w:tcMar>
              <w:top w:w="43" w:type="dxa"/>
              <w:left w:w="115" w:type="dxa"/>
              <w:bottom w:w="43" w:type="dxa"/>
              <w:right w:w="115" w:type="dxa"/>
            </w:tcMar>
          </w:tcPr>
          <w:p w14:paraId="331C1002" w14:textId="7FEBB7D4" w:rsidR="0003081D" w:rsidRPr="00313C9A" w:rsidRDefault="0003081D" w:rsidP="0003081D">
            <w:pPr>
              <w:rPr>
                <w:rFonts w:ascii="Times New Roman" w:eastAsia="Times New Roman" w:hAnsi="Times New Roman" w:cs="Times New Roman"/>
                <w:sz w:val="24"/>
                <w:szCs w:val="24"/>
              </w:rPr>
            </w:pPr>
            <w:r w:rsidRPr="00724D09">
              <w:rPr>
                <w:rFonts w:ascii="Times New Roman" w:hAnsi="Times New Roman" w:cs="Times New Roman"/>
                <w:sz w:val="24"/>
                <w:szCs w:val="24"/>
              </w:rPr>
              <w:t>(Optional)</w:t>
            </w:r>
            <w:r>
              <w:rPr>
                <w:rFonts w:ascii="Times New Roman" w:hAnsi="Times New Roman" w:cs="Times New Roman"/>
                <w:sz w:val="24"/>
                <w:szCs w:val="24"/>
              </w:rPr>
              <w:t xml:space="preserve"> </w:t>
            </w:r>
            <w:r w:rsidRPr="00313C9A">
              <w:rPr>
                <w:rFonts w:ascii="Times New Roman" w:hAnsi="Times New Roman" w:cs="Times New Roman"/>
                <w:sz w:val="24"/>
                <w:szCs w:val="24"/>
              </w:rPr>
              <w:t xml:space="preserve">Successfully complete an industry certification examination representative of skills learned in this course. </w:t>
            </w:r>
          </w:p>
        </w:tc>
        <w:tc>
          <w:tcPr>
            <w:tcW w:w="1512" w:type="pct"/>
          </w:tcPr>
          <w:p w14:paraId="3CDB89AB" w14:textId="6B1ED173" w:rsidR="0003081D" w:rsidRDefault="0003081D" w:rsidP="0003081D">
            <w:pPr>
              <w:spacing w:before="100" w:beforeAutospacing="1" w:after="100" w:afterAutospacing="1"/>
              <w:rPr>
                <w:rFonts w:ascii="Times New Roman" w:eastAsia="Times New Roman" w:hAnsi="Times New Roman" w:cs="Times New Roman"/>
                <w:sz w:val="24"/>
                <w:szCs w:val="24"/>
              </w:rPr>
            </w:pPr>
            <w:r w:rsidRPr="0000210D">
              <w:rPr>
                <w:rFonts w:ascii="Times New Roman" w:eastAsia="Times New Roman" w:hAnsi="Times New Roman" w:cs="Times New Roman"/>
                <w:sz w:val="24"/>
                <w:szCs w:val="24"/>
              </w:rPr>
              <w:t>Completion of an industry certification examination will be achieved when the student applicant earns an examination score deemed “passing” by the testing organization. Qualifying examinations are those currently approved at the state level as representative of Cybersecurity Fundamentals skills</w:t>
            </w:r>
            <w:r>
              <w:rPr>
                <w:rFonts w:ascii="Times New Roman" w:eastAsia="Times New Roman" w:hAnsi="Times New Roman" w:cs="Times New Roman"/>
                <w:sz w:val="24"/>
                <w:szCs w:val="24"/>
              </w:rPr>
              <w:t>.</w:t>
            </w:r>
          </w:p>
          <w:p w14:paraId="569EE70E" w14:textId="6865FE91" w:rsidR="0003081D" w:rsidRPr="00BF7007" w:rsidRDefault="0003081D" w:rsidP="0003081D">
            <w:pPr>
              <w:spacing w:before="100" w:beforeAutospacing="1" w:after="100" w:afterAutospacing="1"/>
              <w:rPr>
                <w:rFonts w:ascii="Times New Roman" w:eastAsia="Times New Roman" w:hAnsi="Times New Roman" w:cs="Times New Roman"/>
                <w:sz w:val="24"/>
                <w:szCs w:val="24"/>
              </w:rPr>
            </w:pPr>
          </w:p>
        </w:tc>
        <w:tc>
          <w:tcPr>
            <w:tcW w:w="1155" w:type="pct"/>
          </w:tcPr>
          <w:p w14:paraId="664E446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63A21E4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Coding and Programming</w:t>
            </w:r>
          </w:p>
          <w:p w14:paraId="5D701F8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Problem Solving</w:t>
            </w:r>
          </w:p>
          <w:p w14:paraId="3176251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Cyber Security</w:t>
            </w:r>
          </w:p>
          <w:p w14:paraId="1C796275"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p w14:paraId="77C2F572"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Animation</w:t>
            </w:r>
          </w:p>
          <w:p w14:paraId="0D4F198B"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Future Business Leader</w:t>
            </w:r>
          </w:p>
          <w:p w14:paraId="2E93982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 Management</w:t>
            </w:r>
          </w:p>
          <w:p w14:paraId="6F41D667"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Information Technology</w:t>
            </w:r>
          </w:p>
          <w:p w14:paraId="4BCB286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Programming</w:t>
            </w:r>
          </w:p>
          <w:p w14:paraId="4BD8C790"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p w14:paraId="566CAD3D"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Information Systems</w:t>
            </w:r>
          </w:p>
          <w:p w14:paraId="223ED368"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Mobile Application Development</w:t>
            </w:r>
          </w:p>
          <w:p w14:paraId="5F40F2E1"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 Design</w:t>
            </w:r>
          </w:p>
          <w:p w14:paraId="59B2811F"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Networking Infrastructures</w:t>
            </w:r>
          </w:p>
          <w:p w14:paraId="301064DE"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Technology Support Services</w:t>
            </w:r>
          </w:p>
          <w:p w14:paraId="7E6CC3F4" w14:textId="77777777" w:rsidR="0003081D"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Website Coding &amp; Development</w:t>
            </w:r>
          </w:p>
          <w:p w14:paraId="1D97065D" w14:textId="29B42143" w:rsidR="0003081D" w:rsidRPr="00BE3529" w:rsidRDefault="0003081D" w:rsidP="0003081D">
            <w:pPr>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Design</w:t>
            </w:r>
          </w:p>
        </w:tc>
        <w:tc>
          <w:tcPr>
            <w:tcW w:w="1153" w:type="pct"/>
          </w:tcPr>
          <w:p w14:paraId="6B776ADC" w14:textId="51CBB78B" w:rsidR="0003081D" w:rsidRPr="009F4A08" w:rsidRDefault="0003081D" w:rsidP="0003081D">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English:</w:t>
            </w:r>
            <w:r>
              <w:rPr>
                <w:color w:val="000000"/>
              </w:rPr>
              <w:t xml:space="preserve"> </w:t>
            </w:r>
            <w:r w:rsidRPr="00BE3529">
              <w:rPr>
                <w:rFonts w:ascii="Times New Roman" w:hAnsi="Times New Roman" w:cs="Times New Roman"/>
                <w:color w:val="000000"/>
                <w:sz w:val="24"/>
                <w:szCs w:val="24"/>
              </w:rPr>
              <w:t>9.RV</w:t>
            </w:r>
            <w:r>
              <w:rPr>
                <w:color w:val="000000"/>
              </w:rPr>
              <w:t xml:space="preserve">, </w:t>
            </w:r>
            <w:proofErr w:type="gramStart"/>
            <w:r w:rsidRPr="00BE3529">
              <w:rPr>
                <w:rFonts w:ascii="Times New Roman" w:hAnsi="Times New Roman" w:cs="Times New Roman"/>
                <w:color w:val="000000"/>
                <w:sz w:val="24"/>
                <w:szCs w:val="24"/>
              </w:rPr>
              <w:t>9.RI</w:t>
            </w:r>
            <w:proofErr w:type="gramEnd"/>
            <w:r>
              <w:rPr>
                <w:color w:val="000000"/>
              </w:rPr>
              <w:t xml:space="preserve">, </w:t>
            </w:r>
            <w:r w:rsidRPr="00BE3529">
              <w:rPr>
                <w:rFonts w:ascii="Times New Roman" w:hAnsi="Times New Roman" w:cs="Times New Roman"/>
                <w:color w:val="000000"/>
                <w:sz w:val="24"/>
                <w:szCs w:val="24"/>
              </w:rPr>
              <w:t>10.RV</w:t>
            </w:r>
            <w:r>
              <w:rPr>
                <w:color w:val="000000"/>
              </w:rPr>
              <w:t xml:space="preserve">, </w:t>
            </w:r>
            <w:proofErr w:type="gramStart"/>
            <w:r w:rsidRPr="00BE3529">
              <w:rPr>
                <w:rFonts w:ascii="Times New Roman" w:hAnsi="Times New Roman" w:cs="Times New Roman"/>
                <w:color w:val="000000"/>
                <w:sz w:val="24"/>
                <w:szCs w:val="24"/>
              </w:rPr>
              <w:t>10.RI</w:t>
            </w:r>
            <w:proofErr w:type="gramEnd"/>
            <w:r>
              <w:rPr>
                <w:color w:val="000000"/>
              </w:rPr>
              <w:t xml:space="preserve">, </w:t>
            </w:r>
            <w:r w:rsidRPr="00BE3529">
              <w:rPr>
                <w:rFonts w:ascii="Times New Roman" w:hAnsi="Times New Roman" w:cs="Times New Roman"/>
                <w:color w:val="000000"/>
                <w:sz w:val="24"/>
                <w:szCs w:val="24"/>
              </w:rPr>
              <w:t>11.DSR</w:t>
            </w:r>
            <w:r>
              <w:rPr>
                <w:color w:val="000000"/>
              </w:rPr>
              <w:t xml:space="preserve">, </w:t>
            </w:r>
            <w:r w:rsidRPr="00BE3529">
              <w:rPr>
                <w:rFonts w:ascii="Times New Roman" w:hAnsi="Times New Roman" w:cs="Times New Roman"/>
                <w:color w:val="000000"/>
                <w:sz w:val="24"/>
                <w:szCs w:val="24"/>
              </w:rPr>
              <w:t>11.RV</w:t>
            </w:r>
            <w:r>
              <w:rPr>
                <w:color w:val="000000"/>
              </w:rPr>
              <w:t xml:space="preserve">, </w:t>
            </w:r>
            <w:proofErr w:type="gramStart"/>
            <w:r w:rsidRPr="00BE3529">
              <w:rPr>
                <w:rFonts w:ascii="Times New Roman" w:hAnsi="Times New Roman" w:cs="Times New Roman"/>
                <w:color w:val="000000"/>
                <w:sz w:val="24"/>
                <w:szCs w:val="24"/>
              </w:rPr>
              <w:t>11.RI</w:t>
            </w:r>
            <w:proofErr w:type="gramEnd"/>
            <w:r>
              <w:rPr>
                <w:color w:val="000000"/>
              </w:rPr>
              <w:t xml:space="preserve">, </w:t>
            </w:r>
            <w:r w:rsidRPr="00BE3529">
              <w:rPr>
                <w:rFonts w:ascii="Times New Roman" w:hAnsi="Times New Roman" w:cs="Times New Roman"/>
                <w:color w:val="000000"/>
                <w:sz w:val="24"/>
                <w:szCs w:val="24"/>
              </w:rPr>
              <w:t>12.RV</w:t>
            </w:r>
            <w:r>
              <w:rPr>
                <w:color w:val="000000"/>
              </w:rPr>
              <w:t xml:space="preserve">, </w:t>
            </w:r>
            <w:proofErr w:type="gramStart"/>
            <w:r w:rsidRPr="00BE3529">
              <w:rPr>
                <w:rFonts w:ascii="Times New Roman" w:hAnsi="Times New Roman" w:cs="Times New Roman"/>
                <w:color w:val="000000"/>
                <w:sz w:val="24"/>
                <w:szCs w:val="24"/>
              </w:rPr>
              <w:t>12.RI</w:t>
            </w:r>
            <w:proofErr w:type="gramEnd"/>
            <w:r>
              <w:rPr>
                <w:color w:val="000000"/>
              </w:rPr>
              <w:t xml:space="preserve">, </w:t>
            </w:r>
          </w:p>
        </w:tc>
      </w:tr>
    </w:tbl>
    <w:p w14:paraId="7577BB60" w14:textId="40266286" w:rsidR="00141599" w:rsidRPr="00EA5709" w:rsidRDefault="00BE3529" w:rsidP="00BE3529">
      <w:pPr>
        <w:tabs>
          <w:tab w:val="left" w:pos="5230"/>
        </w:tabs>
        <w:spacing w:before="100" w:beforeAutospacing="1" w:after="100" w:afterAutospacing="1"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sectPr w:rsidR="00141599" w:rsidRPr="00EA5709" w:rsidSect="003014AA">
      <w:footerReference w:type="default" r:id="rId40"/>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3AC20" w14:textId="77777777" w:rsidR="00A30E3B" w:rsidRDefault="00A30E3B" w:rsidP="0093205B">
      <w:pPr>
        <w:spacing w:after="0" w:line="240" w:lineRule="auto"/>
      </w:pPr>
      <w:r>
        <w:separator/>
      </w:r>
    </w:p>
  </w:endnote>
  <w:endnote w:type="continuationSeparator" w:id="0">
    <w:p w14:paraId="559AB36C" w14:textId="77777777" w:rsidR="00A30E3B" w:rsidRDefault="00A30E3B" w:rsidP="0093205B">
      <w:pPr>
        <w:spacing w:after="0" w:line="240" w:lineRule="auto"/>
      </w:pPr>
      <w:r>
        <w:continuationSeparator/>
      </w:r>
    </w:p>
  </w:endnote>
  <w:endnote w:type="continuationNotice" w:id="1">
    <w:p w14:paraId="3CE30256" w14:textId="77777777" w:rsidR="00A30E3B" w:rsidRDefault="00A30E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506B8195" w14:textId="5A62DD83" w:rsidR="00F540E4" w:rsidRDefault="00BE3529" w:rsidP="004770F1">
        <w:pPr>
          <w:pStyle w:val="Footer"/>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00F540E4" w:rsidRPr="00B56320">
          <w:rPr>
            <w:rFonts w:ascii="Times New Roman" w:hAnsi="Times New Roman" w:cs="Times New Roman"/>
            <w:sz w:val="20"/>
            <w:szCs w:val="20"/>
          </w:rPr>
          <w:t>Virginia Department of Education and CTE Resource Center</w:t>
        </w:r>
        <w:r w:rsidR="00F540E4">
          <w:tab/>
        </w:r>
        <w:r w:rsidR="00F540E4">
          <w:tab/>
        </w:r>
        <w:r w:rsidR="00F540E4">
          <w:tab/>
        </w:r>
        <w:r w:rsidR="00F540E4">
          <w:tab/>
        </w:r>
        <w:r>
          <w:tab/>
        </w:r>
        <w:r>
          <w:tab/>
        </w:r>
        <w:r w:rsidR="00F540E4">
          <w:tab/>
        </w:r>
        <w:r w:rsidR="00F540E4">
          <w:fldChar w:fldCharType="begin"/>
        </w:r>
        <w:r w:rsidR="00F540E4">
          <w:instrText xml:space="preserve"> PAGE   \* MERGEFORMAT </w:instrText>
        </w:r>
        <w:r w:rsidR="00F540E4">
          <w:fldChar w:fldCharType="separate"/>
        </w:r>
        <w:r w:rsidR="00F540E4">
          <w:rPr>
            <w:noProof/>
          </w:rPr>
          <w:t>2</w:t>
        </w:r>
        <w:r w:rsidR="00F540E4">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CC713" w14:textId="77777777" w:rsidR="00A30E3B" w:rsidRDefault="00A30E3B" w:rsidP="0093205B">
      <w:pPr>
        <w:spacing w:after="0" w:line="240" w:lineRule="auto"/>
      </w:pPr>
      <w:r>
        <w:separator/>
      </w:r>
    </w:p>
  </w:footnote>
  <w:footnote w:type="continuationSeparator" w:id="0">
    <w:p w14:paraId="3B97475A" w14:textId="77777777" w:rsidR="00A30E3B" w:rsidRDefault="00A30E3B" w:rsidP="0093205B">
      <w:pPr>
        <w:spacing w:after="0" w:line="240" w:lineRule="auto"/>
      </w:pPr>
      <w:r>
        <w:continuationSeparator/>
      </w:r>
    </w:p>
  </w:footnote>
  <w:footnote w:type="continuationNotice" w:id="1">
    <w:p w14:paraId="507A017D" w14:textId="77777777" w:rsidR="00A30E3B" w:rsidRDefault="00A30E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29605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C3D3F"/>
    <w:multiLevelType w:val="multilevel"/>
    <w:tmpl w:val="BAB0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74413"/>
    <w:multiLevelType w:val="multilevel"/>
    <w:tmpl w:val="9EFA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B64807"/>
    <w:multiLevelType w:val="multilevel"/>
    <w:tmpl w:val="FB020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EE58F6"/>
    <w:multiLevelType w:val="multilevel"/>
    <w:tmpl w:val="3C364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E06DC3"/>
    <w:multiLevelType w:val="multilevel"/>
    <w:tmpl w:val="2C6E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EE79BB"/>
    <w:multiLevelType w:val="multilevel"/>
    <w:tmpl w:val="A424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0F5D59"/>
    <w:multiLevelType w:val="multilevel"/>
    <w:tmpl w:val="B49C4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56055B"/>
    <w:multiLevelType w:val="multilevel"/>
    <w:tmpl w:val="2A94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1415BB"/>
    <w:multiLevelType w:val="multilevel"/>
    <w:tmpl w:val="9C6E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E34E9D"/>
    <w:multiLevelType w:val="multilevel"/>
    <w:tmpl w:val="274A8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457475"/>
    <w:multiLevelType w:val="multilevel"/>
    <w:tmpl w:val="F7CCD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FB47F0"/>
    <w:multiLevelType w:val="multilevel"/>
    <w:tmpl w:val="2C2E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2B64C4"/>
    <w:multiLevelType w:val="multilevel"/>
    <w:tmpl w:val="ED7EA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B80494"/>
    <w:multiLevelType w:val="multilevel"/>
    <w:tmpl w:val="AEF2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146E96"/>
    <w:multiLevelType w:val="multilevel"/>
    <w:tmpl w:val="98708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69183A"/>
    <w:multiLevelType w:val="multilevel"/>
    <w:tmpl w:val="34588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F3399E"/>
    <w:multiLevelType w:val="multilevel"/>
    <w:tmpl w:val="4DCA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FF225E"/>
    <w:multiLevelType w:val="multilevel"/>
    <w:tmpl w:val="377A9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173D76"/>
    <w:multiLevelType w:val="multilevel"/>
    <w:tmpl w:val="39920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3558BB"/>
    <w:multiLevelType w:val="hybridMultilevel"/>
    <w:tmpl w:val="F31ABE00"/>
    <w:lvl w:ilvl="0" w:tplc="FFFFFFFF">
      <w:start w:val="1"/>
      <w:numFmt w:val="bullet"/>
      <w:lvlText w:val="•"/>
      <w:lvlJc w:val="left"/>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588485E"/>
    <w:multiLevelType w:val="multilevel"/>
    <w:tmpl w:val="03A405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5D2451"/>
    <w:multiLevelType w:val="multilevel"/>
    <w:tmpl w:val="0420A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8C87625"/>
    <w:multiLevelType w:val="multilevel"/>
    <w:tmpl w:val="7F624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EF22EB"/>
    <w:multiLevelType w:val="multilevel"/>
    <w:tmpl w:val="6EF2D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AB15B5"/>
    <w:multiLevelType w:val="multilevel"/>
    <w:tmpl w:val="D63AF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17092D"/>
    <w:multiLevelType w:val="multilevel"/>
    <w:tmpl w:val="8C447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EF71960"/>
    <w:multiLevelType w:val="multilevel"/>
    <w:tmpl w:val="4C48EC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C67702"/>
    <w:multiLevelType w:val="multilevel"/>
    <w:tmpl w:val="B96A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1D94A5D"/>
    <w:multiLevelType w:val="multilevel"/>
    <w:tmpl w:val="1190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1E87562"/>
    <w:multiLevelType w:val="multilevel"/>
    <w:tmpl w:val="21D4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FC042E"/>
    <w:multiLevelType w:val="multilevel"/>
    <w:tmpl w:val="F5AC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26535EE"/>
    <w:multiLevelType w:val="multilevel"/>
    <w:tmpl w:val="5A68C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2974445"/>
    <w:multiLevelType w:val="multilevel"/>
    <w:tmpl w:val="958E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2B22F3C"/>
    <w:multiLevelType w:val="multilevel"/>
    <w:tmpl w:val="74848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6DC7CE6"/>
    <w:multiLevelType w:val="multilevel"/>
    <w:tmpl w:val="ACE67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0A5C64"/>
    <w:multiLevelType w:val="multilevel"/>
    <w:tmpl w:val="48483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6A37FA"/>
    <w:multiLevelType w:val="hybridMultilevel"/>
    <w:tmpl w:val="592E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B0171C8"/>
    <w:multiLevelType w:val="multilevel"/>
    <w:tmpl w:val="AA505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9057B9"/>
    <w:multiLevelType w:val="multilevel"/>
    <w:tmpl w:val="243EC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CD7ABE"/>
    <w:multiLevelType w:val="multilevel"/>
    <w:tmpl w:val="558C2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D491174"/>
    <w:multiLevelType w:val="multilevel"/>
    <w:tmpl w:val="6142A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D6F3999"/>
    <w:multiLevelType w:val="multilevel"/>
    <w:tmpl w:val="E884A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D9C7603"/>
    <w:multiLevelType w:val="multilevel"/>
    <w:tmpl w:val="42F0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EA65B21"/>
    <w:multiLevelType w:val="multilevel"/>
    <w:tmpl w:val="7308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ED26672"/>
    <w:multiLevelType w:val="multilevel"/>
    <w:tmpl w:val="D1F4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F405B7C"/>
    <w:multiLevelType w:val="multilevel"/>
    <w:tmpl w:val="EFF0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7F65E7"/>
    <w:multiLevelType w:val="multilevel"/>
    <w:tmpl w:val="5D724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0F15492"/>
    <w:multiLevelType w:val="multilevel"/>
    <w:tmpl w:val="243EE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18E4F14"/>
    <w:multiLevelType w:val="multilevel"/>
    <w:tmpl w:val="E8E63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C17F8E"/>
    <w:multiLevelType w:val="multilevel"/>
    <w:tmpl w:val="61C6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260393C"/>
    <w:multiLevelType w:val="multilevel"/>
    <w:tmpl w:val="E39A3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3CB38F3"/>
    <w:multiLevelType w:val="multilevel"/>
    <w:tmpl w:val="0636A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4ED2ECF"/>
    <w:multiLevelType w:val="multilevel"/>
    <w:tmpl w:val="F38E3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68A7B3B"/>
    <w:multiLevelType w:val="multilevel"/>
    <w:tmpl w:val="9A8E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76F69FB"/>
    <w:multiLevelType w:val="multilevel"/>
    <w:tmpl w:val="17EE4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7EF04D7"/>
    <w:multiLevelType w:val="multilevel"/>
    <w:tmpl w:val="CA34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88159B0"/>
    <w:multiLevelType w:val="multilevel"/>
    <w:tmpl w:val="DF2AD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89150EF"/>
    <w:multiLevelType w:val="multilevel"/>
    <w:tmpl w:val="44F8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2E6781"/>
    <w:multiLevelType w:val="multilevel"/>
    <w:tmpl w:val="2730D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D40049F"/>
    <w:multiLevelType w:val="multilevel"/>
    <w:tmpl w:val="FBDA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D5939FB"/>
    <w:multiLevelType w:val="multilevel"/>
    <w:tmpl w:val="243EE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EB8497F"/>
    <w:multiLevelType w:val="multilevel"/>
    <w:tmpl w:val="A210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03C11ED"/>
    <w:multiLevelType w:val="multilevel"/>
    <w:tmpl w:val="B9F0B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0EF55ED"/>
    <w:multiLevelType w:val="multilevel"/>
    <w:tmpl w:val="349EE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47F0FF2"/>
    <w:multiLevelType w:val="multilevel"/>
    <w:tmpl w:val="C930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4D86209"/>
    <w:multiLevelType w:val="multilevel"/>
    <w:tmpl w:val="587E6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5F05127"/>
    <w:multiLevelType w:val="multilevel"/>
    <w:tmpl w:val="0870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5FD2EF5"/>
    <w:multiLevelType w:val="multilevel"/>
    <w:tmpl w:val="5670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8801814"/>
    <w:multiLevelType w:val="multilevel"/>
    <w:tmpl w:val="D1FEB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9AE6094"/>
    <w:multiLevelType w:val="multilevel"/>
    <w:tmpl w:val="9CAE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A9037A6"/>
    <w:multiLevelType w:val="multilevel"/>
    <w:tmpl w:val="2CE22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AC05F48"/>
    <w:multiLevelType w:val="multilevel"/>
    <w:tmpl w:val="333C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D574C73"/>
    <w:multiLevelType w:val="multilevel"/>
    <w:tmpl w:val="31A60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D807D39"/>
    <w:multiLevelType w:val="multilevel"/>
    <w:tmpl w:val="7F06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DA50ACE"/>
    <w:multiLevelType w:val="multilevel"/>
    <w:tmpl w:val="8084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DDA7428"/>
    <w:multiLevelType w:val="multilevel"/>
    <w:tmpl w:val="09CE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EFF3F6A"/>
    <w:multiLevelType w:val="multilevel"/>
    <w:tmpl w:val="07B8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F2805EA"/>
    <w:multiLevelType w:val="hybridMultilevel"/>
    <w:tmpl w:val="34D8B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FA8227E"/>
    <w:multiLevelType w:val="multilevel"/>
    <w:tmpl w:val="C4BE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20D0F9B"/>
    <w:multiLevelType w:val="multilevel"/>
    <w:tmpl w:val="AA782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2514370"/>
    <w:multiLevelType w:val="multilevel"/>
    <w:tmpl w:val="BFE0A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2BF409A"/>
    <w:multiLevelType w:val="multilevel"/>
    <w:tmpl w:val="10A84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3BC10E3"/>
    <w:multiLevelType w:val="multilevel"/>
    <w:tmpl w:val="118A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42A17C4"/>
    <w:multiLevelType w:val="multilevel"/>
    <w:tmpl w:val="C724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6276631"/>
    <w:multiLevelType w:val="multilevel"/>
    <w:tmpl w:val="7C74F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7DD7195"/>
    <w:multiLevelType w:val="multilevel"/>
    <w:tmpl w:val="5456C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87B3700"/>
    <w:multiLevelType w:val="multilevel"/>
    <w:tmpl w:val="59F0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AB2253E"/>
    <w:multiLevelType w:val="multilevel"/>
    <w:tmpl w:val="DD7C9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BBB5578"/>
    <w:multiLevelType w:val="multilevel"/>
    <w:tmpl w:val="3A32E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C2547CF"/>
    <w:multiLevelType w:val="hybridMultilevel"/>
    <w:tmpl w:val="2350F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CEB6030"/>
    <w:multiLevelType w:val="multilevel"/>
    <w:tmpl w:val="92B0F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DB36EEC"/>
    <w:multiLevelType w:val="multilevel"/>
    <w:tmpl w:val="61128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E6F075D"/>
    <w:multiLevelType w:val="multilevel"/>
    <w:tmpl w:val="37E6D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E9427CE"/>
    <w:multiLevelType w:val="hybridMultilevel"/>
    <w:tmpl w:val="6BD0A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3D247A9"/>
    <w:multiLevelType w:val="multilevel"/>
    <w:tmpl w:val="BDFC1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5814001"/>
    <w:multiLevelType w:val="multilevel"/>
    <w:tmpl w:val="5B1CC8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6FA4CBA"/>
    <w:multiLevelType w:val="multilevel"/>
    <w:tmpl w:val="9654A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82634C3"/>
    <w:multiLevelType w:val="multilevel"/>
    <w:tmpl w:val="BAC2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86B0C36"/>
    <w:multiLevelType w:val="multilevel"/>
    <w:tmpl w:val="4F4CA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B5A3BD3"/>
    <w:multiLevelType w:val="multilevel"/>
    <w:tmpl w:val="8546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DC5630A"/>
    <w:multiLevelType w:val="multilevel"/>
    <w:tmpl w:val="74DE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E5864EA"/>
    <w:multiLevelType w:val="multilevel"/>
    <w:tmpl w:val="52EA3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EC13045"/>
    <w:multiLevelType w:val="multilevel"/>
    <w:tmpl w:val="2B6E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F3D4DB4"/>
    <w:multiLevelType w:val="multilevel"/>
    <w:tmpl w:val="93CA4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15F06F7"/>
    <w:multiLevelType w:val="multilevel"/>
    <w:tmpl w:val="A372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24A56E9"/>
    <w:multiLevelType w:val="multilevel"/>
    <w:tmpl w:val="C40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3B95899"/>
    <w:multiLevelType w:val="multilevel"/>
    <w:tmpl w:val="4A7A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5824ACC"/>
    <w:multiLevelType w:val="multilevel"/>
    <w:tmpl w:val="633A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7A40FAE"/>
    <w:multiLevelType w:val="multilevel"/>
    <w:tmpl w:val="8EFA7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7C50276"/>
    <w:multiLevelType w:val="multilevel"/>
    <w:tmpl w:val="25CEC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8FA5D7C"/>
    <w:multiLevelType w:val="multilevel"/>
    <w:tmpl w:val="71FA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99D58F3"/>
    <w:multiLevelType w:val="multilevel"/>
    <w:tmpl w:val="45261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B780DA6"/>
    <w:multiLevelType w:val="multilevel"/>
    <w:tmpl w:val="78025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C3009AB"/>
    <w:multiLevelType w:val="multilevel"/>
    <w:tmpl w:val="49A4A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E1C4848"/>
    <w:multiLevelType w:val="multilevel"/>
    <w:tmpl w:val="4C0AA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F1B0EB3"/>
    <w:multiLevelType w:val="multilevel"/>
    <w:tmpl w:val="2D103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5362816">
    <w:abstractNumId w:val="11"/>
  </w:num>
  <w:num w:numId="2" w16cid:durableId="280504434">
    <w:abstractNumId w:val="10"/>
  </w:num>
  <w:num w:numId="3" w16cid:durableId="465391714">
    <w:abstractNumId w:val="50"/>
  </w:num>
  <w:num w:numId="4" w16cid:durableId="2009747161">
    <w:abstractNumId w:val="35"/>
  </w:num>
  <w:num w:numId="5" w16cid:durableId="1435247893">
    <w:abstractNumId w:val="24"/>
  </w:num>
  <w:num w:numId="6" w16cid:durableId="624234791">
    <w:abstractNumId w:val="114"/>
  </w:num>
  <w:num w:numId="7" w16cid:durableId="1580794232">
    <w:abstractNumId w:val="116"/>
  </w:num>
  <w:num w:numId="8" w16cid:durableId="1988053394">
    <w:abstractNumId w:val="33"/>
  </w:num>
  <w:num w:numId="9" w16cid:durableId="1733190396">
    <w:abstractNumId w:val="110"/>
  </w:num>
  <w:num w:numId="10" w16cid:durableId="1088817797">
    <w:abstractNumId w:val="113"/>
  </w:num>
  <w:num w:numId="11" w16cid:durableId="326858387">
    <w:abstractNumId w:val="23"/>
  </w:num>
  <w:num w:numId="12" w16cid:durableId="1428040195">
    <w:abstractNumId w:val="21"/>
  </w:num>
  <w:num w:numId="13" w16cid:durableId="1236621576">
    <w:abstractNumId w:val="41"/>
  </w:num>
  <w:num w:numId="14" w16cid:durableId="1930968869">
    <w:abstractNumId w:val="72"/>
  </w:num>
  <w:num w:numId="15" w16cid:durableId="735591011">
    <w:abstractNumId w:val="87"/>
  </w:num>
  <w:num w:numId="16" w16cid:durableId="43217630">
    <w:abstractNumId w:val="36"/>
  </w:num>
  <w:num w:numId="17" w16cid:durableId="2001735584">
    <w:abstractNumId w:val="27"/>
  </w:num>
  <w:num w:numId="18" w16cid:durableId="529880911">
    <w:abstractNumId w:val="7"/>
  </w:num>
  <w:num w:numId="19" w16cid:durableId="306981331">
    <w:abstractNumId w:val="83"/>
  </w:num>
  <w:num w:numId="20" w16cid:durableId="696741088">
    <w:abstractNumId w:val="58"/>
  </w:num>
  <w:num w:numId="21" w16cid:durableId="363486108">
    <w:abstractNumId w:val="93"/>
  </w:num>
  <w:num w:numId="22" w16cid:durableId="383138158">
    <w:abstractNumId w:val="111"/>
  </w:num>
  <w:num w:numId="23" w16cid:durableId="334379214">
    <w:abstractNumId w:val="84"/>
  </w:num>
  <w:num w:numId="24" w16cid:durableId="2022078234">
    <w:abstractNumId w:val="22"/>
  </w:num>
  <w:num w:numId="25" w16cid:durableId="130825949">
    <w:abstractNumId w:val="3"/>
  </w:num>
  <w:num w:numId="26" w16cid:durableId="804154541">
    <w:abstractNumId w:val="97"/>
  </w:num>
  <w:num w:numId="27" w16cid:durableId="1207372023">
    <w:abstractNumId w:val="88"/>
  </w:num>
  <w:num w:numId="28" w16cid:durableId="489368981">
    <w:abstractNumId w:val="17"/>
  </w:num>
  <w:num w:numId="29" w16cid:durableId="1418331336">
    <w:abstractNumId w:val="25"/>
  </w:num>
  <w:num w:numId="30" w16cid:durableId="1129278028">
    <w:abstractNumId w:val="43"/>
  </w:num>
  <w:num w:numId="31" w16cid:durableId="1274285937">
    <w:abstractNumId w:val="42"/>
  </w:num>
  <w:num w:numId="32" w16cid:durableId="688262239">
    <w:abstractNumId w:val="71"/>
  </w:num>
  <w:num w:numId="33" w16cid:durableId="429010438">
    <w:abstractNumId w:val="31"/>
  </w:num>
  <w:num w:numId="34" w16cid:durableId="1202667209">
    <w:abstractNumId w:val="81"/>
  </w:num>
  <w:num w:numId="35" w16cid:durableId="503477196">
    <w:abstractNumId w:val="9"/>
  </w:num>
  <w:num w:numId="36" w16cid:durableId="1394237043">
    <w:abstractNumId w:val="60"/>
  </w:num>
  <w:num w:numId="37" w16cid:durableId="1655375550">
    <w:abstractNumId w:val="34"/>
  </w:num>
  <w:num w:numId="38" w16cid:durableId="2084831341">
    <w:abstractNumId w:val="4"/>
  </w:num>
  <w:num w:numId="39" w16cid:durableId="1058015463">
    <w:abstractNumId w:val="90"/>
  </w:num>
  <w:num w:numId="40" w16cid:durableId="2029217662">
    <w:abstractNumId w:val="74"/>
  </w:num>
  <w:num w:numId="41" w16cid:durableId="491071163">
    <w:abstractNumId w:val="70"/>
  </w:num>
  <w:num w:numId="42" w16cid:durableId="1122572499">
    <w:abstractNumId w:val="52"/>
  </w:num>
  <w:num w:numId="43" w16cid:durableId="1604990251">
    <w:abstractNumId w:val="96"/>
  </w:num>
  <w:num w:numId="44" w16cid:durableId="321197581">
    <w:abstractNumId w:val="117"/>
  </w:num>
  <w:num w:numId="45" w16cid:durableId="398524601">
    <w:abstractNumId w:val="53"/>
  </w:num>
  <w:num w:numId="46" w16cid:durableId="1973098766">
    <w:abstractNumId w:val="89"/>
  </w:num>
  <w:num w:numId="47" w16cid:durableId="1921909290">
    <w:abstractNumId w:val="45"/>
  </w:num>
  <w:num w:numId="48" w16cid:durableId="1991012630">
    <w:abstractNumId w:val="13"/>
  </w:num>
  <w:num w:numId="49" w16cid:durableId="1205866073">
    <w:abstractNumId w:val="32"/>
  </w:num>
  <w:num w:numId="50" w16cid:durableId="1354380303">
    <w:abstractNumId w:val="16"/>
  </w:num>
  <w:num w:numId="51" w16cid:durableId="1917472818">
    <w:abstractNumId w:val="99"/>
  </w:num>
  <w:num w:numId="52" w16cid:durableId="2127193139">
    <w:abstractNumId w:val="78"/>
  </w:num>
  <w:num w:numId="53" w16cid:durableId="1154175506">
    <w:abstractNumId w:val="15"/>
  </w:num>
  <w:num w:numId="54" w16cid:durableId="1119714451">
    <w:abstractNumId w:val="59"/>
  </w:num>
  <w:num w:numId="55" w16cid:durableId="2051489214">
    <w:abstractNumId w:val="65"/>
  </w:num>
  <w:num w:numId="56" w16cid:durableId="1252466806">
    <w:abstractNumId w:val="62"/>
  </w:num>
  <w:num w:numId="57" w16cid:durableId="1662275050">
    <w:abstractNumId w:val="64"/>
  </w:num>
  <w:num w:numId="58" w16cid:durableId="1751729506">
    <w:abstractNumId w:val="39"/>
  </w:num>
  <w:num w:numId="59" w16cid:durableId="540869232">
    <w:abstractNumId w:val="82"/>
  </w:num>
  <w:num w:numId="60" w16cid:durableId="1167329124">
    <w:abstractNumId w:val="77"/>
  </w:num>
  <w:num w:numId="61" w16cid:durableId="1910771924">
    <w:abstractNumId w:val="105"/>
  </w:num>
  <w:num w:numId="62" w16cid:durableId="856965597">
    <w:abstractNumId w:val="94"/>
  </w:num>
  <w:num w:numId="63" w16cid:durableId="441920899">
    <w:abstractNumId w:val="54"/>
  </w:num>
  <w:num w:numId="64" w16cid:durableId="1771244019">
    <w:abstractNumId w:val="48"/>
  </w:num>
  <w:num w:numId="65" w16cid:durableId="1335767026">
    <w:abstractNumId w:val="40"/>
  </w:num>
  <w:num w:numId="66" w16cid:durableId="488981240">
    <w:abstractNumId w:val="92"/>
  </w:num>
  <w:num w:numId="67" w16cid:durableId="812453762">
    <w:abstractNumId w:val="80"/>
  </w:num>
  <w:num w:numId="68" w16cid:durableId="60062667">
    <w:abstractNumId w:val="115"/>
  </w:num>
  <w:num w:numId="69" w16cid:durableId="1017267179">
    <w:abstractNumId w:val="103"/>
  </w:num>
  <w:num w:numId="70" w16cid:durableId="728502558">
    <w:abstractNumId w:val="100"/>
  </w:num>
  <w:num w:numId="71" w16cid:durableId="864909335">
    <w:abstractNumId w:val="14"/>
  </w:num>
  <w:num w:numId="72" w16cid:durableId="1739211547">
    <w:abstractNumId w:val="46"/>
  </w:num>
  <w:num w:numId="73" w16cid:durableId="1266310178">
    <w:abstractNumId w:val="0"/>
  </w:num>
  <w:num w:numId="74" w16cid:durableId="1601911598">
    <w:abstractNumId w:val="20"/>
  </w:num>
  <w:num w:numId="75" w16cid:durableId="1702972635">
    <w:abstractNumId w:val="95"/>
  </w:num>
  <w:num w:numId="76" w16cid:durableId="377165997">
    <w:abstractNumId w:val="79"/>
  </w:num>
  <w:num w:numId="77" w16cid:durableId="2074037458">
    <w:abstractNumId w:val="8"/>
  </w:num>
  <w:num w:numId="78" w16cid:durableId="38434566">
    <w:abstractNumId w:val="98"/>
  </w:num>
  <w:num w:numId="79" w16cid:durableId="809520515">
    <w:abstractNumId w:val="49"/>
  </w:num>
  <w:num w:numId="80" w16cid:durableId="364184664">
    <w:abstractNumId w:val="91"/>
  </w:num>
  <w:num w:numId="81" w16cid:durableId="2093623587">
    <w:abstractNumId w:val="37"/>
  </w:num>
  <w:num w:numId="82" w16cid:durableId="356472262">
    <w:abstractNumId w:val="107"/>
  </w:num>
  <w:num w:numId="83" w16cid:durableId="429547135">
    <w:abstractNumId w:val="67"/>
  </w:num>
  <w:num w:numId="84" w16cid:durableId="521822534">
    <w:abstractNumId w:val="19"/>
  </w:num>
  <w:num w:numId="85" w16cid:durableId="2128624141">
    <w:abstractNumId w:val="69"/>
  </w:num>
  <w:num w:numId="86" w16cid:durableId="1572041708">
    <w:abstractNumId w:val="12"/>
  </w:num>
  <w:num w:numId="87" w16cid:durableId="2048067814">
    <w:abstractNumId w:val="106"/>
  </w:num>
  <w:num w:numId="88" w16cid:durableId="1308970936">
    <w:abstractNumId w:val="5"/>
  </w:num>
  <w:num w:numId="89" w16cid:durableId="1140225806">
    <w:abstractNumId w:val="18"/>
  </w:num>
  <w:num w:numId="90" w16cid:durableId="841628747">
    <w:abstractNumId w:val="57"/>
  </w:num>
  <w:num w:numId="91" w16cid:durableId="1059212880">
    <w:abstractNumId w:val="75"/>
  </w:num>
  <w:num w:numId="92" w16cid:durableId="1627158755">
    <w:abstractNumId w:val="108"/>
  </w:num>
  <w:num w:numId="93" w16cid:durableId="357202084">
    <w:abstractNumId w:val="109"/>
  </w:num>
  <w:num w:numId="94" w16cid:durableId="542139494">
    <w:abstractNumId w:val="38"/>
  </w:num>
  <w:num w:numId="95" w16cid:durableId="20515122">
    <w:abstractNumId w:val="29"/>
  </w:num>
  <w:num w:numId="96" w16cid:durableId="1891265075">
    <w:abstractNumId w:val="85"/>
  </w:num>
  <w:num w:numId="97" w16cid:durableId="1050307787">
    <w:abstractNumId w:val="102"/>
  </w:num>
  <w:num w:numId="98" w16cid:durableId="174809855">
    <w:abstractNumId w:val="61"/>
  </w:num>
  <w:num w:numId="99" w16cid:durableId="1041398656">
    <w:abstractNumId w:val="47"/>
  </w:num>
  <w:num w:numId="100" w16cid:durableId="1279067549">
    <w:abstractNumId w:val="26"/>
  </w:num>
  <w:num w:numId="101" w16cid:durableId="246379231">
    <w:abstractNumId w:val="86"/>
  </w:num>
  <w:num w:numId="102" w16cid:durableId="1145973457">
    <w:abstractNumId w:val="63"/>
  </w:num>
  <w:num w:numId="103" w16cid:durableId="905844497">
    <w:abstractNumId w:val="56"/>
  </w:num>
  <w:num w:numId="104" w16cid:durableId="492375427">
    <w:abstractNumId w:val="73"/>
  </w:num>
  <w:num w:numId="105" w16cid:durableId="1275746589">
    <w:abstractNumId w:val="2"/>
  </w:num>
  <w:num w:numId="106" w16cid:durableId="1600210002">
    <w:abstractNumId w:val="112"/>
  </w:num>
  <w:num w:numId="107" w16cid:durableId="722408904">
    <w:abstractNumId w:val="28"/>
  </w:num>
  <w:num w:numId="108" w16cid:durableId="740299239">
    <w:abstractNumId w:val="101"/>
  </w:num>
  <w:num w:numId="109" w16cid:durableId="1386031651">
    <w:abstractNumId w:val="68"/>
  </w:num>
  <w:num w:numId="110" w16cid:durableId="1268851168">
    <w:abstractNumId w:val="1"/>
  </w:num>
  <w:num w:numId="111" w16cid:durableId="922953674">
    <w:abstractNumId w:val="76"/>
  </w:num>
  <w:num w:numId="112" w16cid:durableId="1271353761">
    <w:abstractNumId w:val="6"/>
  </w:num>
  <w:num w:numId="113" w16cid:durableId="976033540">
    <w:abstractNumId w:val="66"/>
  </w:num>
  <w:num w:numId="114" w16cid:durableId="1892574923">
    <w:abstractNumId w:val="51"/>
  </w:num>
  <w:num w:numId="115" w16cid:durableId="1314211757">
    <w:abstractNumId w:val="55"/>
  </w:num>
  <w:num w:numId="116" w16cid:durableId="1901789469">
    <w:abstractNumId w:val="44"/>
  </w:num>
  <w:num w:numId="117" w16cid:durableId="1908300148">
    <w:abstractNumId w:val="30"/>
  </w:num>
  <w:num w:numId="118" w16cid:durableId="1035736193">
    <w:abstractNumId w:val="10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B33"/>
    <w:rsid w:val="0000210D"/>
    <w:rsid w:val="00002A35"/>
    <w:rsid w:val="000107CF"/>
    <w:rsid w:val="00012053"/>
    <w:rsid w:val="000128F2"/>
    <w:rsid w:val="00022CE8"/>
    <w:rsid w:val="00026E81"/>
    <w:rsid w:val="0003081D"/>
    <w:rsid w:val="00031029"/>
    <w:rsid w:val="000313B6"/>
    <w:rsid w:val="000350F7"/>
    <w:rsid w:val="0003773C"/>
    <w:rsid w:val="00043025"/>
    <w:rsid w:val="00043F13"/>
    <w:rsid w:val="000452EF"/>
    <w:rsid w:val="00051F70"/>
    <w:rsid w:val="00057268"/>
    <w:rsid w:val="0006153F"/>
    <w:rsid w:val="00064EF6"/>
    <w:rsid w:val="00080C2E"/>
    <w:rsid w:val="00082DC1"/>
    <w:rsid w:val="00090AD4"/>
    <w:rsid w:val="000944CE"/>
    <w:rsid w:val="00094E22"/>
    <w:rsid w:val="00095455"/>
    <w:rsid w:val="00095D4F"/>
    <w:rsid w:val="000A3B9C"/>
    <w:rsid w:val="000A5B3D"/>
    <w:rsid w:val="000B3A08"/>
    <w:rsid w:val="000B418E"/>
    <w:rsid w:val="000B6A31"/>
    <w:rsid w:val="000E1B1E"/>
    <w:rsid w:val="000E2976"/>
    <w:rsid w:val="000E59BD"/>
    <w:rsid w:val="000F0C42"/>
    <w:rsid w:val="000F0E7C"/>
    <w:rsid w:val="000F1A78"/>
    <w:rsid w:val="000F22C3"/>
    <w:rsid w:val="00103946"/>
    <w:rsid w:val="00117860"/>
    <w:rsid w:val="0012046D"/>
    <w:rsid w:val="00123CB9"/>
    <w:rsid w:val="00126430"/>
    <w:rsid w:val="00130F1B"/>
    <w:rsid w:val="001345CF"/>
    <w:rsid w:val="00141599"/>
    <w:rsid w:val="00141BF5"/>
    <w:rsid w:val="001430DC"/>
    <w:rsid w:val="00144061"/>
    <w:rsid w:val="00156E1B"/>
    <w:rsid w:val="00162171"/>
    <w:rsid w:val="00173C0D"/>
    <w:rsid w:val="00180905"/>
    <w:rsid w:val="0018629D"/>
    <w:rsid w:val="00196BD9"/>
    <w:rsid w:val="001A10BD"/>
    <w:rsid w:val="001C3E6C"/>
    <w:rsid w:val="001D18AF"/>
    <w:rsid w:val="001D4686"/>
    <w:rsid w:val="001D6A07"/>
    <w:rsid w:val="001E0CAD"/>
    <w:rsid w:val="0020317A"/>
    <w:rsid w:val="002041A4"/>
    <w:rsid w:val="00211F81"/>
    <w:rsid w:val="00225A0B"/>
    <w:rsid w:val="00230B4A"/>
    <w:rsid w:val="002326DD"/>
    <w:rsid w:val="00233080"/>
    <w:rsid w:val="00236242"/>
    <w:rsid w:val="002409B4"/>
    <w:rsid w:val="00252B70"/>
    <w:rsid w:val="00260460"/>
    <w:rsid w:val="00264E0D"/>
    <w:rsid w:val="0027263A"/>
    <w:rsid w:val="00283671"/>
    <w:rsid w:val="00284290"/>
    <w:rsid w:val="002842C7"/>
    <w:rsid w:val="00290583"/>
    <w:rsid w:val="0029421E"/>
    <w:rsid w:val="002962B2"/>
    <w:rsid w:val="002979EE"/>
    <w:rsid w:val="002A2E90"/>
    <w:rsid w:val="002B2B44"/>
    <w:rsid w:val="002C15C9"/>
    <w:rsid w:val="002E4E38"/>
    <w:rsid w:val="002E70ED"/>
    <w:rsid w:val="002F0347"/>
    <w:rsid w:val="002F2C41"/>
    <w:rsid w:val="002F6A36"/>
    <w:rsid w:val="00300A9F"/>
    <w:rsid w:val="003014AA"/>
    <w:rsid w:val="00313C9A"/>
    <w:rsid w:val="00320A0B"/>
    <w:rsid w:val="00327F52"/>
    <w:rsid w:val="00337996"/>
    <w:rsid w:val="00342D9F"/>
    <w:rsid w:val="00343597"/>
    <w:rsid w:val="00347927"/>
    <w:rsid w:val="0035341B"/>
    <w:rsid w:val="00362A01"/>
    <w:rsid w:val="00364E81"/>
    <w:rsid w:val="003672C1"/>
    <w:rsid w:val="003737FB"/>
    <w:rsid w:val="003815F4"/>
    <w:rsid w:val="0038278C"/>
    <w:rsid w:val="00383672"/>
    <w:rsid w:val="00383DAD"/>
    <w:rsid w:val="00395235"/>
    <w:rsid w:val="0039693B"/>
    <w:rsid w:val="003970A8"/>
    <w:rsid w:val="003A4349"/>
    <w:rsid w:val="003B0F97"/>
    <w:rsid w:val="003C0374"/>
    <w:rsid w:val="003C617D"/>
    <w:rsid w:val="003D4110"/>
    <w:rsid w:val="003D7358"/>
    <w:rsid w:val="003E411B"/>
    <w:rsid w:val="003E7FCE"/>
    <w:rsid w:val="003F10EB"/>
    <w:rsid w:val="004010B5"/>
    <w:rsid w:val="00401C04"/>
    <w:rsid w:val="00422FA0"/>
    <w:rsid w:val="00437B88"/>
    <w:rsid w:val="00442832"/>
    <w:rsid w:val="004439FF"/>
    <w:rsid w:val="00445386"/>
    <w:rsid w:val="00451899"/>
    <w:rsid w:val="00464ADC"/>
    <w:rsid w:val="004770F1"/>
    <w:rsid w:val="004877CB"/>
    <w:rsid w:val="00487FC6"/>
    <w:rsid w:val="004A6B94"/>
    <w:rsid w:val="004B29F9"/>
    <w:rsid w:val="004B649C"/>
    <w:rsid w:val="004B67D5"/>
    <w:rsid w:val="004C156F"/>
    <w:rsid w:val="004C1FC9"/>
    <w:rsid w:val="004D1A10"/>
    <w:rsid w:val="004D70A1"/>
    <w:rsid w:val="004E2B9B"/>
    <w:rsid w:val="004F0CFE"/>
    <w:rsid w:val="004F174D"/>
    <w:rsid w:val="004F32CC"/>
    <w:rsid w:val="005077CC"/>
    <w:rsid w:val="00512E7E"/>
    <w:rsid w:val="0051483D"/>
    <w:rsid w:val="00517B5D"/>
    <w:rsid w:val="005275BD"/>
    <w:rsid w:val="00533FFD"/>
    <w:rsid w:val="00534965"/>
    <w:rsid w:val="00536C88"/>
    <w:rsid w:val="00541664"/>
    <w:rsid w:val="005465C1"/>
    <w:rsid w:val="00553EF4"/>
    <w:rsid w:val="00562608"/>
    <w:rsid w:val="005631BE"/>
    <w:rsid w:val="00564C97"/>
    <w:rsid w:val="005706C1"/>
    <w:rsid w:val="005734CA"/>
    <w:rsid w:val="005779A7"/>
    <w:rsid w:val="005779B5"/>
    <w:rsid w:val="005804E9"/>
    <w:rsid w:val="00582C0A"/>
    <w:rsid w:val="00582E87"/>
    <w:rsid w:val="00592364"/>
    <w:rsid w:val="00592745"/>
    <w:rsid w:val="005973B7"/>
    <w:rsid w:val="005A46D2"/>
    <w:rsid w:val="005A5B50"/>
    <w:rsid w:val="005C6E19"/>
    <w:rsid w:val="005D0380"/>
    <w:rsid w:val="005D5D40"/>
    <w:rsid w:val="005D7720"/>
    <w:rsid w:val="005E5675"/>
    <w:rsid w:val="005F3278"/>
    <w:rsid w:val="006102BB"/>
    <w:rsid w:val="00621A1B"/>
    <w:rsid w:val="0062222D"/>
    <w:rsid w:val="006233F2"/>
    <w:rsid w:val="00625EE6"/>
    <w:rsid w:val="006353DD"/>
    <w:rsid w:val="006362C8"/>
    <w:rsid w:val="006445BB"/>
    <w:rsid w:val="00647782"/>
    <w:rsid w:val="00655E8C"/>
    <w:rsid w:val="00661EAA"/>
    <w:rsid w:val="00661FF5"/>
    <w:rsid w:val="006628C7"/>
    <w:rsid w:val="0066522A"/>
    <w:rsid w:val="00670D72"/>
    <w:rsid w:val="00671186"/>
    <w:rsid w:val="006776DF"/>
    <w:rsid w:val="0068224C"/>
    <w:rsid w:val="006824FC"/>
    <w:rsid w:val="006938DB"/>
    <w:rsid w:val="006A7DFE"/>
    <w:rsid w:val="006B725C"/>
    <w:rsid w:val="006C1E0F"/>
    <w:rsid w:val="006D784D"/>
    <w:rsid w:val="006D7B40"/>
    <w:rsid w:val="006E616A"/>
    <w:rsid w:val="006F1980"/>
    <w:rsid w:val="006F522C"/>
    <w:rsid w:val="006F5C65"/>
    <w:rsid w:val="006F7D73"/>
    <w:rsid w:val="0070070F"/>
    <w:rsid w:val="007009DA"/>
    <w:rsid w:val="00701BBE"/>
    <w:rsid w:val="00703430"/>
    <w:rsid w:val="007040AF"/>
    <w:rsid w:val="00705D41"/>
    <w:rsid w:val="007101A0"/>
    <w:rsid w:val="0071363E"/>
    <w:rsid w:val="00720F13"/>
    <w:rsid w:val="007218B3"/>
    <w:rsid w:val="0072281B"/>
    <w:rsid w:val="00724D09"/>
    <w:rsid w:val="007401A0"/>
    <w:rsid w:val="00741DD7"/>
    <w:rsid w:val="00743DDA"/>
    <w:rsid w:val="007562B0"/>
    <w:rsid w:val="0076027B"/>
    <w:rsid w:val="00762F26"/>
    <w:rsid w:val="00763155"/>
    <w:rsid w:val="00766D17"/>
    <w:rsid w:val="00771049"/>
    <w:rsid w:val="0077781D"/>
    <w:rsid w:val="007818F9"/>
    <w:rsid w:val="007819F9"/>
    <w:rsid w:val="00790A86"/>
    <w:rsid w:val="007913E6"/>
    <w:rsid w:val="0079571C"/>
    <w:rsid w:val="00797E25"/>
    <w:rsid w:val="007A3C64"/>
    <w:rsid w:val="007C4B86"/>
    <w:rsid w:val="007C50A7"/>
    <w:rsid w:val="007D6285"/>
    <w:rsid w:val="007E24A8"/>
    <w:rsid w:val="007E3C8A"/>
    <w:rsid w:val="007F6BE6"/>
    <w:rsid w:val="0080034B"/>
    <w:rsid w:val="0080077C"/>
    <w:rsid w:val="0080150C"/>
    <w:rsid w:val="00803649"/>
    <w:rsid w:val="00803E46"/>
    <w:rsid w:val="00804E9B"/>
    <w:rsid w:val="008054CA"/>
    <w:rsid w:val="00807640"/>
    <w:rsid w:val="0081123D"/>
    <w:rsid w:val="008171DC"/>
    <w:rsid w:val="008204FD"/>
    <w:rsid w:val="00823FF6"/>
    <w:rsid w:val="008309E3"/>
    <w:rsid w:val="00833095"/>
    <w:rsid w:val="008402C1"/>
    <w:rsid w:val="0084187D"/>
    <w:rsid w:val="00841E12"/>
    <w:rsid w:val="008467EE"/>
    <w:rsid w:val="008470E6"/>
    <w:rsid w:val="008476F7"/>
    <w:rsid w:val="00873C49"/>
    <w:rsid w:val="00873E45"/>
    <w:rsid w:val="0089396F"/>
    <w:rsid w:val="008965BB"/>
    <w:rsid w:val="008A48DC"/>
    <w:rsid w:val="008B090F"/>
    <w:rsid w:val="008C3458"/>
    <w:rsid w:val="008D18BB"/>
    <w:rsid w:val="008D2C4D"/>
    <w:rsid w:val="008D410F"/>
    <w:rsid w:val="008E4EA6"/>
    <w:rsid w:val="0090464A"/>
    <w:rsid w:val="00904907"/>
    <w:rsid w:val="009124FF"/>
    <w:rsid w:val="00912CDA"/>
    <w:rsid w:val="00914ACE"/>
    <w:rsid w:val="00920313"/>
    <w:rsid w:val="00921D87"/>
    <w:rsid w:val="009250D5"/>
    <w:rsid w:val="0093205B"/>
    <w:rsid w:val="00932989"/>
    <w:rsid w:val="00935639"/>
    <w:rsid w:val="00936295"/>
    <w:rsid w:val="00944785"/>
    <w:rsid w:val="0094589F"/>
    <w:rsid w:val="00964A41"/>
    <w:rsid w:val="00965B7D"/>
    <w:rsid w:val="00974EFA"/>
    <w:rsid w:val="00981180"/>
    <w:rsid w:val="00987A8D"/>
    <w:rsid w:val="00995B54"/>
    <w:rsid w:val="00996581"/>
    <w:rsid w:val="009A4753"/>
    <w:rsid w:val="009A5B60"/>
    <w:rsid w:val="009C0841"/>
    <w:rsid w:val="009C1BC4"/>
    <w:rsid w:val="009D01E3"/>
    <w:rsid w:val="009E1182"/>
    <w:rsid w:val="009E7E12"/>
    <w:rsid w:val="009F4A08"/>
    <w:rsid w:val="00A02E55"/>
    <w:rsid w:val="00A04CA7"/>
    <w:rsid w:val="00A11C10"/>
    <w:rsid w:val="00A12555"/>
    <w:rsid w:val="00A14CB5"/>
    <w:rsid w:val="00A23827"/>
    <w:rsid w:val="00A2385A"/>
    <w:rsid w:val="00A30E3B"/>
    <w:rsid w:val="00A31E40"/>
    <w:rsid w:val="00A31F6F"/>
    <w:rsid w:val="00A323EA"/>
    <w:rsid w:val="00A52EE8"/>
    <w:rsid w:val="00A532A3"/>
    <w:rsid w:val="00A71981"/>
    <w:rsid w:val="00A8217D"/>
    <w:rsid w:val="00A83913"/>
    <w:rsid w:val="00A90AAD"/>
    <w:rsid w:val="00A92FF5"/>
    <w:rsid w:val="00AA06E3"/>
    <w:rsid w:val="00AA24EB"/>
    <w:rsid w:val="00AA5DF8"/>
    <w:rsid w:val="00AA6D2B"/>
    <w:rsid w:val="00AB01FE"/>
    <w:rsid w:val="00AB1015"/>
    <w:rsid w:val="00AB273E"/>
    <w:rsid w:val="00AB34BC"/>
    <w:rsid w:val="00AB38C7"/>
    <w:rsid w:val="00AB7F30"/>
    <w:rsid w:val="00AC0DB0"/>
    <w:rsid w:val="00AC527E"/>
    <w:rsid w:val="00AC5CF4"/>
    <w:rsid w:val="00AD168F"/>
    <w:rsid w:val="00AD519E"/>
    <w:rsid w:val="00AE4D56"/>
    <w:rsid w:val="00AE6B1B"/>
    <w:rsid w:val="00AF058D"/>
    <w:rsid w:val="00AF16FB"/>
    <w:rsid w:val="00AF22CE"/>
    <w:rsid w:val="00AF2762"/>
    <w:rsid w:val="00AF67BA"/>
    <w:rsid w:val="00B00E86"/>
    <w:rsid w:val="00B02E2A"/>
    <w:rsid w:val="00B046F3"/>
    <w:rsid w:val="00B04BA3"/>
    <w:rsid w:val="00B04FD7"/>
    <w:rsid w:val="00B12F66"/>
    <w:rsid w:val="00B14193"/>
    <w:rsid w:val="00B23297"/>
    <w:rsid w:val="00B26D32"/>
    <w:rsid w:val="00B27FA3"/>
    <w:rsid w:val="00B30CBD"/>
    <w:rsid w:val="00B353BD"/>
    <w:rsid w:val="00B414AF"/>
    <w:rsid w:val="00B53472"/>
    <w:rsid w:val="00B56320"/>
    <w:rsid w:val="00B6487A"/>
    <w:rsid w:val="00B7146C"/>
    <w:rsid w:val="00B7355B"/>
    <w:rsid w:val="00B77569"/>
    <w:rsid w:val="00B84C27"/>
    <w:rsid w:val="00B9193B"/>
    <w:rsid w:val="00B961CB"/>
    <w:rsid w:val="00B9739E"/>
    <w:rsid w:val="00BA6EAE"/>
    <w:rsid w:val="00BB6A7A"/>
    <w:rsid w:val="00BB7C75"/>
    <w:rsid w:val="00BC0471"/>
    <w:rsid w:val="00BC7341"/>
    <w:rsid w:val="00BD02C4"/>
    <w:rsid w:val="00BD30C9"/>
    <w:rsid w:val="00BD7CC6"/>
    <w:rsid w:val="00BE02DE"/>
    <w:rsid w:val="00BE3529"/>
    <w:rsid w:val="00BE4348"/>
    <w:rsid w:val="00BF0B33"/>
    <w:rsid w:val="00BF280B"/>
    <w:rsid w:val="00BF6F80"/>
    <w:rsid w:val="00BF724F"/>
    <w:rsid w:val="00C2114A"/>
    <w:rsid w:val="00C32283"/>
    <w:rsid w:val="00C36E06"/>
    <w:rsid w:val="00C46AAA"/>
    <w:rsid w:val="00C5086F"/>
    <w:rsid w:val="00C540FE"/>
    <w:rsid w:val="00C600BE"/>
    <w:rsid w:val="00C60DBC"/>
    <w:rsid w:val="00C60EB4"/>
    <w:rsid w:val="00C64308"/>
    <w:rsid w:val="00C7206D"/>
    <w:rsid w:val="00C73C22"/>
    <w:rsid w:val="00C73D51"/>
    <w:rsid w:val="00C7499E"/>
    <w:rsid w:val="00C74D67"/>
    <w:rsid w:val="00C80340"/>
    <w:rsid w:val="00C82B5D"/>
    <w:rsid w:val="00C919A1"/>
    <w:rsid w:val="00C92111"/>
    <w:rsid w:val="00C94CAF"/>
    <w:rsid w:val="00CA7AD2"/>
    <w:rsid w:val="00CB678C"/>
    <w:rsid w:val="00CC1948"/>
    <w:rsid w:val="00CC2A4D"/>
    <w:rsid w:val="00CC3B58"/>
    <w:rsid w:val="00CD13CD"/>
    <w:rsid w:val="00CD22A6"/>
    <w:rsid w:val="00CE2FB2"/>
    <w:rsid w:val="00CE460E"/>
    <w:rsid w:val="00CE5765"/>
    <w:rsid w:val="00CF0118"/>
    <w:rsid w:val="00CF13A3"/>
    <w:rsid w:val="00D11762"/>
    <w:rsid w:val="00D117B0"/>
    <w:rsid w:val="00D14380"/>
    <w:rsid w:val="00D26AF4"/>
    <w:rsid w:val="00D36A61"/>
    <w:rsid w:val="00D36B2E"/>
    <w:rsid w:val="00D42DE0"/>
    <w:rsid w:val="00D441C1"/>
    <w:rsid w:val="00D4715F"/>
    <w:rsid w:val="00D50485"/>
    <w:rsid w:val="00D545D5"/>
    <w:rsid w:val="00D60C04"/>
    <w:rsid w:val="00D65672"/>
    <w:rsid w:val="00D67D2A"/>
    <w:rsid w:val="00D74510"/>
    <w:rsid w:val="00D7779B"/>
    <w:rsid w:val="00D82282"/>
    <w:rsid w:val="00D953B0"/>
    <w:rsid w:val="00D97B1D"/>
    <w:rsid w:val="00DA0AFC"/>
    <w:rsid w:val="00DC1339"/>
    <w:rsid w:val="00DC4C5A"/>
    <w:rsid w:val="00DC66A1"/>
    <w:rsid w:val="00DD4177"/>
    <w:rsid w:val="00DD5F12"/>
    <w:rsid w:val="00DE240D"/>
    <w:rsid w:val="00DE2F9C"/>
    <w:rsid w:val="00E05C6B"/>
    <w:rsid w:val="00E1371D"/>
    <w:rsid w:val="00E1587F"/>
    <w:rsid w:val="00E20B5C"/>
    <w:rsid w:val="00E404D0"/>
    <w:rsid w:val="00E40D66"/>
    <w:rsid w:val="00E53DAA"/>
    <w:rsid w:val="00E63A98"/>
    <w:rsid w:val="00E63FE1"/>
    <w:rsid w:val="00E66A5B"/>
    <w:rsid w:val="00E673FA"/>
    <w:rsid w:val="00E674C4"/>
    <w:rsid w:val="00E71E17"/>
    <w:rsid w:val="00E7596B"/>
    <w:rsid w:val="00E7738D"/>
    <w:rsid w:val="00E83630"/>
    <w:rsid w:val="00E916B9"/>
    <w:rsid w:val="00E9363F"/>
    <w:rsid w:val="00E9654C"/>
    <w:rsid w:val="00EA0BBC"/>
    <w:rsid w:val="00EA17FB"/>
    <w:rsid w:val="00EA5709"/>
    <w:rsid w:val="00EA6B49"/>
    <w:rsid w:val="00EB06C3"/>
    <w:rsid w:val="00EB27D2"/>
    <w:rsid w:val="00EB5C38"/>
    <w:rsid w:val="00EC2112"/>
    <w:rsid w:val="00EC43E0"/>
    <w:rsid w:val="00EC67AB"/>
    <w:rsid w:val="00ED7F28"/>
    <w:rsid w:val="00EE20AB"/>
    <w:rsid w:val="00EE7C18"/>
    <w:rsid w:val="00EF2731"/>
    <w:rsid w:val="00EF300C"/>
    <w:rsid w:val="00EF40F6"/>
    <w:rsid w:val="00F006D6"/>
    <w:rsid w:val="00F01B9D"/>
    <w:rsid w:val="00F04B57"/>
    <w:rsid w:val="00F05C68"/>
    <w:rsid w:val="00F129C3"/>
    <w:rsid w:val="00F15A3A"/>
    <w:rsid w:val="00F16C88"/>
    <w:rsid w:val="00F27271"/>
    <w:rsid w:val="00F319E3"/>
    <w:rsid w:val="00F36D75"/>
    <w:rsid w:val="00F377A9"/>
    <w:rsid w:val="00F377CB"/>
    <w:rsid w:val="00F40547"/>
    <w:rsid w:val="00F42A91"/>
    <w:rsid w:val="00F449D2"/>
    <w:rsid w:val="00F540E4"/>
    <w:rsid w:val="00F615DB"/>
    <w:rsid w:val="00F651F7"/>
    <w:rsid w:val="00F705C8"/>
    <w:rsid w:val="00F71E19"/>
    <w:rsid w:val="00F86340"/>
    <w:rsid w:val="00F86C4B"/>
    <w:rsid w:val="00F90254"/>
    <w:rsid w:val="00F94410"/>
    <w:rsid w:val="00FA70FB"/>
    <w:rsid w:val="00FB165D"/>
    <w:rsid w:val="00FB16E7"/>
    <w:rsid w:val="00FC2A84"/>
    <w:rsid w:val="00FC3508"/>
    <w:rsid w:val="00FC47D5"/>
    <w:rsid w:val="00FC5AB4"/>
    <w:rsid w:val="00FC688A"/>
    <w:rsid w:val="00FD0214"/>
    <w:rsid w:val="00FE0529"/>
    <w:rsid w:val="00FE14CB"/>
    <w:rsid w:val="00FE4861"/>
    <w:rsid w:val="00FF0C82"/>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2527E"/>
  <w15:chartTrackingRefBased/>
  <w15:docId w15:val="{35ECD388-07F1-446F-8BCC-59BA9A46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styleId="NormalWeb">
    <w:name w:val="Normal (Web)"/>
    <w:basedOn w:val="Normal"/>
    <w:uiPriority w:val="99"/>
    <w:unhideWhenUsed/>
    <w:rsid w:val="001264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src.nist.gov/projects/risk-management" TargetMode="External"/><Relationship Id="rId18" Type="http://schemas.openxmlformats.org/officeDocument/2006/relationships/hyperlink" Target="https://www.dhs.gov/" TargetMode="External"/><Relationship Id="rId26" Type="http://schemas.openxmlformats.org/officeDocument/2006/relationships/hyperlink" Target="https://codehs.com/course/introtracy/overview" TargetMode="External"/><Relationship Id="rId39" Type="http://schemas.openxmlformats.org/officeDocument/2006/relationships/hyperlink" Target="https://www.virginiacyberrange.org/" TargetMode="External"/><Relationship Id="rId21" Type="http://schemas.openxmlformats.org/officeDocument/2006/relationships/hyperlink" Target="https://www.rasmussen.edu/student-experience/college-life/netiquette-guidelines-every-online-student-needs-to-know/" TargetMode="External"/><Relationship Id="rId34" Type="http://schemas.openxmlformats.org/officeDocument/2006/relationships/hyperlink" Target="https://blog.dol.gov/2023/09/22/see-yourself-in-cybersecurity"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cisa.gov/critical-infrastructure-sectors" TargetMode="External"/><Relationship Id="rId20" Type="http://schemas.openxmlformats.org/officeDocument/2006/relationships/hyperlink" Target="https://cyber.org/cyber-society" TargetMode="External"/><Relationship Id="rId29" Type="http://schemas.openxmlformats.org/officeDocument/2006/relationships/hyperlink" Target="https://www.onetonline.or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rginiacyberrange.org/courseware/cyber-basics-module-b1-introduction-cybersecurity-and-virtualization/introduction-and" TargetMode="External"/><Relationship Id="rId24" Type="http://schemas.openxmlformats.org/officeDocument/2006/relationships/hyperlink" Target="https://www.virginiacyberrange.org/courseware/cyber-defense-and-cryptography/hardening-operating-systems" TargetMode="External"/><Relationship Id="rId32" Type="http://schemas.openxmlformats.org/officeDocument/2006/relationships/hyperlink" Target="file:///G:\My%20Drive\_2025-2026%20Projects\Cybersecurity%20Fundamentals\linkedin.com" TargetMode="External"/><Relationship Id="rId37" Type="http://schemas.openxmlformats.org/officeDocument/2006/relationships/hyperlink" Target="http://www.bls.gov/ooh/"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virginiacyberrange.org/courseware/cyber-basics-module-e-hacking" TargetMode="External"/><Relationship Id="rId23" Type="http://schemas.openxmlformats.org/officeDocument/2006/relationships/hyperlink" Target="https://www.virginiacyberrange.org/courseware/cyber-basics-module-e-hacking/hands-password-audits" TargetMode="External"/><Relationship Id="rId28" Type="http://schemas.openxmlformats.org/officeDocument/2006/relationships/hyperlink" Target="http://www.vec.virginia.gov/" TargetMode="External"/><Relationship Id="rId36" Type="http://schemas.openxmlformats.org/officeDocument/2006/relationships/hyperlink" Target="https://www.onetonline.org/" TargetMode="External"/><Relationship Id="rId10" Type="http://schemas.openxmlformats.org/officeDocument/2006/relationships/hyperlink" Target="https://www.virginiacyberrange.org/courseware/cyber-basics-module-b1-introduction-cybersecurity-and-virtualization/introduction-and" TargetMode="External"/><Relationship Id="rId19" Type="http://schemas.openxmlformats.org/officeDocument/2006/relationships/hyperlink" Target="https://www.virginiacyberrange.org/courseware/cyber-basics-module-f-legal-and-ethics" TargetMode="External"/><Relationship Id="rId31" Type="http://schemas.openxmlformats.org/officeDocument/2006/relationships/hyperlink" Target="https://www.indeed.com/" TargetMode="External"/><Relationship Id="rId4" Type="http://schemas.openxmlformats.org/officeDocument/2006/relationships/settings" Target="settings.xml"/><Relationship Id="rId9" Type="http://schemas.openxmlformats.org/officeDocument/2006/relationships/hyperlink" Target="https://www.doe.virginia.gov/programs-services/school-operations-support-services/safety-crisis-management/internet-safety" TargetMode="External"/><Relationship Id="rId14" Type="http://schemas.openxmlformats.org/officeDocument/2006/relationships/hyperlink" Target="https://auditboard.com/blog/what-is-a-risk-assessment-matrix" TargetMode="External"/><Relationship Id="rId22" Type="http://schemas.openxmlformats.org/officeDocument/2006/relationships/hyperlink" Target="https://csrc.nist.gov/publications/detail/sp/800-122/final" TargetMode="External"/><Relationship Id="rId27" Type="http://schemas.openxmlformats.org/officeDocument/2006/relationships/hyperlink" Target="https://www.virginiacyberrange.org/courseware/cyber-basics-module-a-introduction-linux" TargetMode="External"/><Relationship Id="rId30" Type="http://schemas.openxmlformats.org/officeDocument/2006/relationships/hyperlink" Target="https://voee.org/" TargetMode="External"/><Relationship Id="rId35" Type="http://schemas.openxmlformats.org/officeDocument/2006/relationships/hyperlink" Target="https://cyber.org/" TargetMode="External"/><Relationship Id="rId8" Type="http://schemas.openxmlformats.org/officeDocument/2006/relationships/hyperlink" Target="https://www.cteresource.org/career-clusters/information-technology/cybersecurity-fundamentals/" TargetMode="External"/><Relationship Id="rId3" Type="http://schemas.openxmlformats.org/officeDocument/2006/relationships/styles" Target="styles.xml"/><Relationship Id="rId12" Type="http://schemas.openxmlformats.org/officeDocument/2006/relationships/hyperlink" Target="https://www.virginiacyberrange.org/courseware/cyber-basics/cyber-basics-module-d-cryptography" TargetMode="External"/><Relationship Id="rId17" Type="http://schemas.openxmlformats.org/officeDocument/2006/relationships/hyperlink" Target="https://cve.mitre.org/" TargetMode="External"/><Relationship Id="rId25" Type="http://schemas.openxmlformats.org/officeDocument/2006/relationships/hyperlink" Target="https://www.virginiacyberrange.org/courseware/cyber-basics-module-b-introduction-cybersecurity-and-virtualization" TargetMode="External"/><Relationship Id="rId33" Type="http://schemas.openxmlformats.org/officeDocument/2006/relationships/hyperlink" Target="https://www.cisa.gov/resources-tools/programs/cybersecurity-education-career-development" TargetMode="External"/><Relationship Id="rId38" Type="http://schemas.openxmlformats.org/officeDocument/2006/relationships/hyperlink" Target="https://niccs.cisa.gov/tools/cyber-career-pathways-too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tipt\Download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35FD491C-690C-4FD9-8B6F-5C416917AAE7}">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XXXX XXXX Standards Correlations</Template>
  <TotalTime>13</TotalTime>
  <Pages>67</Pages>
  <Words>13974</Words>
  <Characters>79654</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ltipt</dc:creator>
  <cp:keywords/>
  <dc:description/>
  <cp:lastModifiedBy>Nathan K. Pope (nkpope)</cp:lastModifiedBy>
  <cp:revision>2</cp:revision>
  <dcterms:created xsi:type="dcterms:W3CDTF">2026-02-20T20:18:00Z</dcterms:created>
  <dcterms:modified xsi:type="dcterms:W3CDTF">2026-02-20T20:18:00Z</dcterms:modified>
</cp:coreProperties>
</file>